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29E2B" w14:textId="77777777" w:rsidR="003F1066" w:rsidRDefault="003F1066" w:rsidP="00D17F30">
      <w:pPr>
        <w:ind w:left="-993"/>
        <w:rPr>
          <w:rFonts w:asciiTheme="majorHAnsi" w:hAnsiTheme="majorHAnsi" w:cstheme="majorHAnsi"/>
        </w:rPr>
      </w:pPr>
    </w:p>
    <w:p w14:paraId="56E7D574" w14:textId="384902A5" w:rsidR="009256E2" w:rsidRPr="001B3B61" w:rsidRDefault="009256E2" w:rsidP="00D17F30">
      <w:pPr>
        <w:ind w:left="-993"/>
        <w:rPr>
          <w:rFonts w:asciiTheme="majorHAnsi" w:hAnsiTheme="majorHAnsi" w:cstheme="majorHAnsi"/>
          <w:lang w:val="es-MX"/>
        </w:rPr>
      </w:pPr>
      <w:r w:rsidRPr="001B3B61">
        <w:rPr>
          <w:rFonts w:asciiTheme="majorHAnsi" w:hAnsiTheme="majorHAnsi" w:cstheme="majorHAnsi"/>
          <w:lang w:val="es-MX"/>
        </w:rPr>
        <w:t xml:space="preserve">LICITACION:   </w:t>
      </w:r>
      <w:r w:rsidR="00E15DF5" w:rsidRPr="001B3B61">
        <w:rPr>
          <w:rFonts w:ascii="Arial Bold" w:hAnsi="Arial Bold"/>
          <w:b/>
          <w:sz w:val="26"/>
          <w:szCs w:val="24"/>
          <w:lang w:val="es-MX"/>
        </w:rPr>
        <w:t>ITT-PM-</w:t>
      </w:r>
      <w:r w:rsidR="001B3B61" w:rsidRPr="001B3B61">
        <w:rPr>
          <w:rFonts w:ascii="Arial Bold" w:hAnsi="Arial Bold"/>
          <w:b/>
          <w:sz w:val="26"/>
          <w:szCs w:val="24"/>
          <w:lang w:val="es-MX"/>
        </w:rPr>
        <w:t>MQG-1</w:t>
      </w:r>
      <w:r w:rsidR="00715EA6">
        <w:rPr>
          <w:rFonts w:ascii="Arial Bold" w:hAnsi="Arial Bold"/>
          <w:b/>
          <w:sz w:val="26"/>
          <w:szCs w:val="24"/>
          <w:lang w:val="es-MX"/>
        </w:rPr>
        <w:t>60</w:t>
      </w:r>
      <w:r w:rsidR="001B3B61" w:rsidRPr="001B3B61">
        <w:rPr>
          <w:rFonts w:ascii="Arial Bold" w:hAnsi="Arial Bold"/>
          <w:b/>
          <w:sz w:val="26"/>
          <w:szCs w:val="24"/>
          <w:lang w:val="es-MX"/>
        </w:rPr>
        <w:t xml:space="preserve"> </w:t>
      </w:r>
      <w:r w:rsidR="00715EA6" w:rsidRPr="00715EA6">
        <w:rPr>
          <w:rFonts w:ascii="Arial Bold" w:hAnsi="Arial Bold"/>
          <w:b/>
          <w:sz w:val="26"/>
          <w:szCs w:val="24"/>
          <w:lang w:val="es-MX"/>
        </w:rPr>
        <w:t>Suministro expansión IPT SNE 36,500 BLPD</w:t>
      </w:r>
    </w:p>
    <w:p w14:paraId="16F4B316" w14:textId="77777777" w:rsidR="009256E2" w:rsidRDefault="009256E2" w:rsidP="009256E2">
      <w:pPr>
        <w:ind w:left="-993"/>
        <w:rPr>
          <w:rFonts w:asciiTheme="majorHAnsi" w:hAnsiTheme="majorHAnsi" w:cstheme="majorHAnsi"/>
        </w:rPr>
      </w:pPr>
      <w:r w:rsidRPr="00FB7E34">
        <w:rPr>
          <w:rFonts w:asciiTheme="majorHAnsi" w:hAnsiTheme="majorHAnsi" w:cstheme="majorHAnsi"/>
        </w:rPr>
        <w:t xml:space="preserve">PROVEEDOR: </w:t>
      </w:r>
      <w:r w:rsidRPr="001B6550">
        <w:rPr>
          <w:rFonts w:ascii="Arial Bold" w:hAnsi="Arial Bold"/>
          <w:b/>
          <w:sz w:val="26"/>
          <w:szCs w:val="24"/>
        </w:rPr>
        <w:fldChar w:fldCharType="begin"/>
      </w:r>
      <w:r w:rsidRPr="001B6550">
        <w:rPr>
          <w:rFonts w:ascii="Arial Bold" w:hAnsi="Arial Bold"/>
          <w:b/>
          <w:sz w:val="26"/>
          <w:szCs w:val="24"/>
          <w:lang w:val="es-MX"/>
        </w:rPr>
        <w:instrText xml:space="preserve"> MACROBUTTON  AbrirOCerrarPárrafo "[Razón social proveeedor]"</w:instrText>
      </w:r>
      <w:r w:rsidRPr="001B6550">
        <w:rPr>
          <w:rFonts w:ascii="Arial Bold" w:hAnsi="Arial Bold"/>
          <w:b/>
          <w:sz w:val="26"/>
          <w:szCs w:val="24"/>
        </w:rPr>
        <w:fldChar w:fldCharType="end"/>
      </w:r>
    </w:p>
    <w:p w14:paraId="448714B4" w14:textId="77777777" w:rsidR="009256E2" w:rsidRDefault="009256E2" w:rsidP="009256E2">
      <w:pPr>
        <w:ind w:left="-993"/>
        <w:rPr>
          <w:rFonts w:ascii="Arial Bold" w:hAnsi="Arial Bold"/>
          <w:b/>
          <w:sz w:val="26"/>
          <w:szCs w:val="24"/>
        </w:rPr>
      </w:pPr>
      <w:r>
        <w:rPr>
          <w:rFonts w:asciiTheme="majorHAnsi" w:hAnsiTheme="majorHAnsi" w:cstheme="majorHAnsi"/>
        </w:rPr>
        <w:t xml:space="preserve">FECHA: </w:t>
      </w:r>
      <w:r w:rsidR="00BF035E" w:rsidRPr="001B6550">
        <w:rPr>
          <w:rFonts w:ascii="Arial Bold" w:hAnsi="Arial Bold"/>
          <w:b/>
          <w:sz w:val="26"/>
          <w:szCs w:val="24"/>
        </w:rPr>
        <w:fldChar w:fldCharType="begin"/>
      </w:r>
      <w:r w:rsidR="00BF035E" w:rsidRPr="001B6550">
        <w:rPr>
          <w:rFonts w:ascii="Arial Bold" w:hAnsi="Arial Bold"/>
          <w:b/>
          <w:sz w:val="26"/>
          <w:szCs w:val="24"/>
          <w:lang w:val="es-MX"/>
        </w:rPr>
        <w:instrText xml:space="preserve"> MACROBUTTON  AbrirOCerrarPárrafo "[</w:instrText>
      </w:r>
      <w:r w:rsidR="00BF035E">
        <w:rPr>
          <w:rFonts w:ascii="Arial Bold" w:hAnsi="Arial Bold"/>
          <w:b/>
          <w:sz w:val="26"/>
          <w:szCs w:val="24"/>
          <w:lang w:val="es-MX"/>
        </w:rPr>
        <w:instrText>DD</w:instrText>
      </w:r>
      <w:r w:rsidR="00BF035E" w:rsidRPr="001B6550">
        <w:rPr>
          <w:rFonts w:ascii="Arial Bold" w:hAnsi="Arial Bold"/>
          <w:b/>
          <w:sz w:val="26"/>
          <w:szCs w:val="24"/>
          <w:lang w:val="es-MX"/>
        </w:rPr>
        <w:instrText>]"</w:instrText>
      </w:r>
      <w:r w:rsidR="00BF035E" w:rsidRPr="001B6550">
        <w:rPr>
          <w:rFonts w:ascii="Arial Bold" w:hAnsi="Arial Bold"/>
          <w:b/>
          <w:sz w:val="26"/>
          <w:szCs w:val="24"/>
        </w:rPr>
        <w:fldChar w:fldCharType="end"/>
      </w:r>
      <w:r>
        <w:rPr>
          <w:rFonts w:asciiTheme="majorHAnsi" w:hAnsiTheme="majorHAnsi" w:cstheme="majorHAnsi"/>
        </w:rPr>
        <w:t>/</w:t>
      </w:r>
      <w:r w:rsidR="00BF035E" w:rsidRPr="001B6550">
        <w:rPr>
          <w:rFonts w:ascii="Arial Bold" w:hAnsi="Arial Bold"/>
          <w:b/>
          <w:sz w:val="26"/>
          <w:szCs w:val="24"/>
        </w:rPr>
        <w:fldChar w:fldCharType="begin"/>
      </w:r>
      <w:r w:rsidR="00BF035E" w:rsidRPr="001B6550">
        <w:rPr>
          <w:rFonts w:ascii="Arial Bold" w:hAnsi="Arial Bold"/>
          <w:b/>
          <w:sz w:val="26"/>
          <w:szCs w:val="24"/>
          <w:lang w:val="es-MX"/>
        </w:rPr>
        <w:instrText xml:space="preserve"> MACROBUTTON  AbrirOCerrarPárrafo "[</w:instrText>
      </w:r>
      <w:r w:rsidR="00BF035E">
        <w:rPr>
          <w:rFonts w:ascii="Arial Bold" w:hAnsi="Arial Bold"/>
          <w:b/>
          <w:sz w:val="26"/>
          <w:szCs w:val="24"/>
          <w:lang w:val="es-MX"/>
        </w:rPr>
        <w:instrText>MMMM</w:instrText>
      </w:r>
      <w:r w:rsidR="00BF035E" w:rsidRPr="001B6550">
        <w:rPr>
          <w:rFonts w:ascii="Arial Bold" w:hAnsi="Arial Bold"/>
          <w:b/>
          <w:sz w:val="26"/>
          <w:szCs w:val="24"/>
          <w:lang w:val="es-MX"/>
        </w:rPr>
        <w:instrText>]"</w:instrText>
      </w:r>
      <w:r w:rsidR="00BF035E" w:rsidRPr="001B6550">
        <w:rPr>
          <w:rFonts w:ascii="Arial Bold" w:hAnsi="Arial Bold"/>
          <w:b/>
          <w:sz w:val="26"/>
          <w:szCs w:val="24"/>
        </w:rPr>
        <w:fldChar w:fldCharType="end"/>
      </w:r>
      <w:r>
        <w:rPr>
          <w:rFonts w:asciiTheme="majorHAnsi" w:hAnsiTheme="majorHAnsi" w:cstheme="majorHAnsi"/>
        </w:rPr>
        <w:t>/</w:t>
      </w:r>
      <w:r w:rsidR="00BF035E" w:rsidRPr="001B6550">
        <w:rPr>
          <w:rFonts w:ascii="Arial Bold" w:hAnsi="Arial Bold"/>
          <w:b/>
          <w:sz w:val="26"/>
          <w:szCs w:val="24"/>
        </w:rPr>
        <w:fldChar w:fldCharType="begin"/>
      </w:r>
      <w:r w:rsidR="00BF035E" w:rsidRPr="001B6550">
        <w:rPr>
          <w:rFonts w:ascii="Arial Bold" w:hAnsi="Arial Bold"/>
          <w:b/>
          <w:sz w:val="26"/>
          <w:szCs w:val="24"/>
          <w:lang w:val="es-MX"/>
        </w:rPr>
        <w:instrText xml:space="preserve"> MACROBUTTON  AbrirOCerrarPárrafo "[</w:instrText>
      </w:r>
      <w:r w:rsidR="00BF035E">
        <w:rPr>
          <w:rFonts w:ascii="Arial Bold" w:hAnsi="Arial Bold"/>
          <w:b/>
          <w:sz w:val="26"/>
          <w:szCs w:val="24"/>
          <w:lang w:val="es-MX"/>
        </w:rPr>
        <w:instrText>AAAA</w:instrText>
      </w:r>
      <w:r w:rsidR="00BF035E" w:rsidRPr="001B6550">
        <w:rPr>
          <w:rFonts w:ascii="Arial Bold" w:hAnsi="Arial Bold"/>
          <w:b/>
          <w:sz w:val="26"/>
          <w:szCs w:val="24"/>
          <w:lang w:val="es-MX"/>
        </w:rPr>
        <w:instrText>]"</w:instrText>
      </w:r>
      <w:r w:rsidR="00BF035E" w:rsidRPr="001B6550">
        <w:rPr>
          <w:rFonts w:ascii="Arial Bold" w:hAnsi="Arial Bold"/>
          <w:b/>
          <w:sz w:val="26"/>
          <w:szCs w:val="24"/>
        </w:rPr>
        <w:fldChar w:fldCharType="end"/>
      </w:r>
    </w:p>
    <w:tbl>
      <w:tblPr>
        <w:tblStyle w:val="Tablaconcuadrcula"/>
        <w:tblW w:w="11065" w:type="dxa"/>
        <w:tblInd w:w="-993" w:type="dxa"/>
        <w:tblLook w:val="04A0" w:firstRow="1" w:lastRow="0" w:firstColumn="1" w:lastColumn="0" w:noHBand="0" w:noVBand="1"/>
      </w:tblPr>
      <w:tblGrid>
        <w:gridCol w:w="972"/>
        <w:gridCol w:w="4949"/>
        <w:gridCol w:w="5144"/>
      </w:tblGrid>
      <w:tr w:rsidR="00CA6037" w:rsidRPr="00CA6037" w14:paraId="1C8AB6C7" w14:textId="77777777" w:rsidTr="006026F4">
        <w:trPr>
          <w:trHeight w:val="531"/>
          <w:tblHeader/>
        </w:trPr>
        <w:tc>
          <w:tcPr>
            <w:tcW w:w="972" w:type="dxa"/>
            <w:shd w:val="clear" w:color="auto" w:fill="F1E6B2" w:themeFill="background2"/>
            <w:vAlign w:val="center"/>
          </w:tcPr>
          <w:p w14:paraId="0D3222B2" w14:textId="77777777" w:rsidR="00CA6037" w:rsidRPr="00CA6037" w:rsidRDefault="00CA6037" w:rsidP="00CA6037">
            <w:pPr>
              <w:rPr>
                <w:rFonts w:asciiTheme="majorHAnsi" w:hAnsiTheme="majorHAnsi" w:cstheme="majorHAnsi"/>
                <w:b/>
              </w:rPr>
            </w:pPr>
            <w:r w:rsidRPr="00CA6037">
              <w:rPr>
                <w:rFonts w:asciiTheme="majorHAnsi" w:hAnsiTheme="majorHAnsi" w:cstheme="majorHAnsi"/>
                <w:b/>
              </w:rPr>
              <w:t>Numero</w:t>
            </w:r>
          </w:p>
        </w:tc>
        <w:tc>
          <w:tcPr>
            <w:tcW w:w="4949" w:type="dxa"/>
            <w:shd w:val="clear" w:color="auto" w:fill="F1E6B2" w:themeFill="background2"/>
            <w:vAlign w:val="center"/>
          </w:tcPr>
          <w:p w14:paraId="5769D051" w14:textId="77777777" w:rsidR="00CA6037" w:rsidRPr="00CA6037" w:rsidRDefault="00CA6037" w:rsidP="00CA6037">
            <w:pPr>
              <w:rPr>
                <w:rFonts w:asciiTheme="majorHAnsi" w:hAnsiTheme="majorHAnsi" w:cstheme="majorHAnsi"/>
                <w:b/>
              </w:rPr>
            </w:pPr>
            <w:r w:rsidRPr="00CA6037">
              <w:rPr>
                <w:rFonts w:asciiTheme="majorHAnsi" w:hAnsiTheme="majorHAnsi" w:cstheme="majorHAnsi"/>
                <w:b/>
              </w:rPr>
              <w:t>Pregunta</w:t>
            </w:r>
          </w:p>
        </w:tc>
        <w:tc>
          <w:tcPr>
            <w:tcW w:w="5144" w:type="dxa"/>
            <w:shd w:val="clear" w:color="auto" w:fill="F1E6B2" w:themeFill="background2"/>
            <w:vAlign w:val="center"/>
          </w:tcPr>
          <w:p w14:paraId="1169A279" w14:textId="77777777" w:rsidR="00CA6037" w:rsidRPr="00CA6037" w:rsidRDefault="00CA6037" w:rsidP="00CA6037">
            <w:pPr>
              <w:rPr>
                <w:rFonts w:asciiTheme="majorHAnsi" w:hAnsiTheme="majorHAnsi" w:cstheme="majorHAnsi"/>
                <w:b/>
              </w:rPr>
            </w:pPr>
            <w:r w:rsidRPr="00CA6037">
              <w:rPr>
                <w:rFonts w:asciiTheme="majorHAnsi" w:hAnsiTheme="majorHAnsi" w:cstheme="majorHAnsi"/>
                <w:b/>
              </w:rPr>
              <w:t>Respuesta</w:t>
            </w:r>
          </w:p>
        </w:tc>
      </w:tr>
      <w:tr w:rsidR="00CA6037" w14:paraId="5115A37B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1092BA53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6802C74F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4DA514A4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276FB96C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462D7F99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5A84E939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37F404FA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2A15AA53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04292C78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3A9BAEF7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01941C7D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37CEE341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1C33ED80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0F2B0116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7FD55FF3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22E04F8E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16F0FB20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35DEAB2E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3A59D229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475FE2D6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1258BA34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70EC1888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2C7609BA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5779A9A1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448E0369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17259A8E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18A6F109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740BE6BA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716D6AA4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0DA0F7AA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7349DF64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033F977C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079F60E4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0854ACED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337AA603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55E35253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39A33415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4511E0C6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59E8DFEC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4472F5AE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0CDA2215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275A30A2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4A0888BF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008230CA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0947FC71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29AC2191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4B907916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3847A4DB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1D966929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2E4D1114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5D9500AC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2F8C552F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2F8C49F7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33FE4B7E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3DA2F48B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68A418EE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35ACBA00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3E68683E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4673EEFC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627618B2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7A5D4510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672F7883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232F239E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3B422DA2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679E5C9F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4154388C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570A2534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7752A826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74DD6F59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6E059ED1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68AAB0EF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A6037" w14:paraId="66E33BAF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3909A627" w14:textId="77777777" w:rsidR="00CA6037" w:rsidRPr="00F864CF" w:rsidRDefault="00CA6037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4237F2D2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776B3528" w14:textId="77777777" w:rsidR="00CA6037" w:rsidRDefault="00CA6037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215EDD76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3675A807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5ABBED42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7689D936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7B284DE7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4F62C09F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1A847BEA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679285EA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4792A3D4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54418656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70CB6EFA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476D4F93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62134410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5FA3C54B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28D4C0D0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04F5BAFE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7557055D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182716F2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2EA8026E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7E71F87E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783C93FA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2675A9E9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0B04237E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38D25611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F864CF" w14:paraId="07DFC901" w14:textId="77777777" w:rsidTr="00CA6037">
        <w:trPr>
          <w:trHeight w:val="531"/>
        </w:trPr>
        <w:tc>
          <w:tcPr>
            <w:tcW w:w="972" w:type="dxa"/>
            <w:vAlign w:val="center"/>
          </w:tcPr>
          <w:p w14:paraId="4705DACD" w14:textId="77777777" w:rsidR="00F864CF" w:rsidRPr="00F864CF" w:rsidRDefault="00F864CF" w:rsidP="00F864C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49" w:type="dxa"/>
            <w:vAlign w:val="center"/>
          </w:tcPr>
          <w:p w14:paraId="46A7C36A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144" w:type="dxa"/>
            <w:vAlign w:val="center"/>
          </w:tcPr>
          <w:p w14:paraId="2D00844A" w14:textId="77777777" w:rsidR="00F864CF" w:rsidRDefault="00F864CF" w:rsidP="00CA603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2F2ECEBB" w14:textId="77777777" w:rsidR="00C25F48" w:rsidRDefault="00C25F48" w:rsidP="00D17F30">
      <w:pPr>
        <w:rPr>
          <w:rFonts w:asciiTheme="majorHAnsi" w:hAnsiTheme="majorHAnsi" w:cstheme="majorHAnsi"/>
        </w:rPr>
      </w:pPr>
    </w:p>
    <w:sectPr w:rsidR="00C25F48" w:rsidSect="003F1066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701" w:right="569" w:bottom="709" w:left="1418" w:header="810" w:footer="6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DC72A" w14:textId="77777777" w:rsidR="00223684" w:rsidRDefault="00223684">
      <w:r>
        <w:separator/>
      </w:r>
    </w:p>
    <w:p w14:paraId="53AE5426" w14:textId="77777777" w:rsidR="00223684" w:rsidRDefault="00223684"/>
  </w:endnote>
  <w:endnote w:type="continuationSeparator" w:id="0">
    <w:p w14:paraId="459BBC49" w14:textId="77777777" w:rsidR="00223684" w:rsidRDefault="00223684">
      <w:r>
        <w:continuationSeparator/>
      </w:r>
    </w:p>
    <w:p w14:paraId="02931876" w14:textId="77777777" w:rsidR="00223684" w:rsidRDefault="00223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200712279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7F80C67A" w14:textId="77777777" w:rsidR="00F864CF" w:rsidRPr="00D17F30" w:rsidRDefault="00F864CF" w:rsidP="00F864CF">
        <w:pPr>
          <w:pStyle w:val="Piedepgina"/>
          <w:tabs>
            <w:tab w:val="clear" w:pos="8640"/>
            <w:tab w:val="right" w:pos="9781"/>
          </w:tabs>
          <w:ind w:left="-993"/>
          <w:rPr>
            <w:rFonts w:asciiTheme="majorHAnsi" w:hAnsiTheme="majorHAnsi" w:cstheme="majorHAnsi"/>
            <w:b/>
            <w:bCs/>
            <w:sz w:val="18"/>
            <w:szCs w:val="18"/>
            <w:lang w:val="es-MX"/>
          </w:rPr>
        </w:pPr>
        <w:r w:rsidRPr="00D17F30">
          <w:rPr>
            <w:rFonts w:asciiTheme="majorHAnsi" w:hAnsiTheme="majorHAnsi" w:cstheme="majorHAnsi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06FA3ED" wp14:editId="25F07086">
                  <wp:simplePos x="0" y="0"/>
                  <wp:positionH relativeFrom="margin">
                    <wp:posOffset>-685165</wp:posOffset>
                  </wp:positionH>
                  <wp:positionV relativeFrom="paragraph">
                    <wp:posOffset>234978</wp:posOffset>
                  </wp:positionV>
                  <wp:extent cx="7021002" cy="0"/>
                  <wp:effectExtent l="0" t="0" r="0" b="0"/>
                  <wp:wrapNone/>
                  <wp:docPr id="36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021002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6C0B7A4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3.95pt,18.5pt" to="498.9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" o:allowincell="f" strokeweight=".25pt">
                  <w10:wrap anchorx="margin"/>
                </v:line>
              </w:pict>
            </mc:Fallback>
          </mc:AlternateContent>
        </w:r>
        <w:r w:rsidRPr="00D17F30">
          <w:rPr>
            <w:rFonts w:asciiTheme="majorHAnsi" w:hAnsiTheme="majorHAnsi" w:cstheme="majorHAnsi"/>
            <w:sz w:val="18"/>
            <w:szCs w:val="18"/>
            <w:lang w:val="es-MX"/>
          </w:rPr>
          <w:t>Cadena de suministros</w:t>
        </w:r>
        <w:r w:rsidRPr="00D17F30">
          <w:rPr>
            <w:rFonts w:asciiTheme="majorHAnsi" w:hAnsiTheme="majorHAnsi" w:cstheme="majorHAnsi"/>
            <w:sz w:val="18"/>
            <w:szCs w:val="18"/>
          </w:rPr>
          <w:t xml:space="preserve"> </w:t>
        </w:r>
        <w:r w:rsidRPr="00D17F30">
          <w:rPr>
            <w:rFonts w:asciiTheme="majorHAnsi" w:hAnsiTheme="majorHAnsi" w:cstheme="majorHAnsi"/>
            <w:sz w:val="18"/>
            <w:szCs w:val="18"/>
          </w:rPr>
          <w:tab/>
        </w:r>
        <w:r w:rsidRPr="00D17F30">
          <w:rPr>
            <w:rFonts w:asciiTheme="majorHAnsi" w:hAnsiTheme="majorHAnsi" w:cstheme="majorHAnsi"/>
            <w:sz w:val="18"/>
            <w:szCs w:val="18"/>
          </w:rPr>
          <w:tab/>
          <w:t xml:space="preserve">Página </w:t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  <w:lang w:val="es-MX"/>
          </w:rPr>
          <w:instrText>PAGE</w:instrText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>
          <w:rPr>
            <w:rFonts w:asciiTheme="majorHAnsi" w:hAnsiTheme="majorHAnsi" w:cstheme="majorHAnsi"/>
            <w:b/>
            <w:bCs/>
            <w:sz w:val="18"/>
            <w:szCs w:val="18"/>
          </w:rPr>
          <w:t>1</w:t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  <w:r w:rsidRPr="00D17F30">
          <w:rPr>
            <w:rFonts w:asciiTheme="majorHAnsi" w:hAnsiTheme="majorHAnsi" w:cstheme="majorHAnsi"/>
            <w:sz w:val="18"/>
            <w:szCs w:val="18"/>
          </w:rPr>
          <w:t xml:space="preserve"> de </w:t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  <w:lang w:val="es-MX"/>
          </w:rPr>
          <w:instrText>NUMPAGES</w:instrText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>
          <w:rPr>
            <w:rFonts w:asciiTheme="majorHAnsi" w:hAnsiTheme="majorHAnsi" w:cstheme="majorHAnsi"/>
            <w:b/>
            <w:bCs/>
            <w:sz w:val="18"/>
            <w:szCs w:val="18"/>
          </w:rPr>
          <w:t>2</w:t>
        </w:r>
        <w:r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</w:p>
      <w:p w14:paraId="04492F7B" w14:textId="6524F74B" w:rsidR="00F864CF" w:rsidRPr="005B7090" w:rsidRDefault="006026F4" w:rsidP="005B7090">
        <w:pPr>
          <w:spacing w:after="0"/>
          <w:jc w:val="center"/>
          <w:rPr>
            <w:lang w:val="es-MX"/>
          </w:rPr>
        </w:pPr>
        <w:r>
          <w:rPr>
            <w:rFonts w:ascii="Arial" w:hAnsi="Arial" w:cs="Arial"/>
            <w:b/>
            <w:bCs/>
            <w:snapToGrid w:val="0"/>
            <w:color w:val="000000"/>
            <w:spacing w:val="10"/>
            <w:sz w:val="15"/>
            <w:lang w:val="es-MX"/>
          </w:rPr>
          <w:t>PERENCO MEXICO</w:t>
        </w:r>
        <w:r w:rsidRPr="004115ED">
          <w:rPr>
            <w:rFonts w:ascii="Arial" w:hAnsi="Arial" w:cs="Arial"/>
            <w:b/>
            <w:bCs/>
            <w:snapToGrid w:val="0"/>
            <w:color w:val="000000"/>
            <w:spacing w:val="10"/>
            <w:sz w:val="15"/>
            <w:lang w:val="es-MX"/>
          </w:rPr>
          <w:t>, S.A. DE C.V.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176961690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0D730546" w14:textId="77777777" w:rsidR="00D17F30" w:rsidRPr="00D17F30" w:rsidRDefault="00F864CF" w:rsidP="00F864CF">
        <w:pPr>
          <w:pStyle w:val="Piedepgina"/>
          <w:rPr>
            <w:rFonts w:asciiTheme="majorHAnsi" w:hAnsiTheme="majorHAnsi" w:cstheme="majorHAnsi"/>
            <w:b/>
            <w:bCs/>
            <w:sz w:val="18"/>
            <w:szCs w:val="18"/>
            <w:lang w:val="es-MX"/>
          </w:rPr>
        </w:pPr>
        <w:r w:rsidRPr="00D17F30">
          <w:rPr>
            <w:rFonts w:asciiTheme="majorHAnsi" w:hAnsiTheme="majorHAnsi" w:cstheme="majorHAnsi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1072" behindDoc="0" locked="0" layoutInCell="0" allowOverlap="1" wp14:anchorId="472B61BE" wp14:editId="6651994D">
                  <wp:simplePos x="0" y="0"/>
                  <wp:positionH relativeFrom="margin">
                    <wp:posOffset>-685165</wp:posOffset>
                  </wp:positionH>
                  <wp:positionV relativeFrom="paragraph">
                    <wp:posOffset>234978</wp:posOffset>
                  </wp:positionV>
                  <wp:extent cx="7021002" cy="0"/>
                  <wp:effectExtent l="0" t="0" r="0" b="0"/>
                  <wp:wrapNone/>
                  <wp:docPr id="1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021002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A6251F6" id="Straight Connector 1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3.95pt,18.5pt" to="498.9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" o:allowincell="f" strokeweight=".25pt">
                  <w10:wrap anchorx="margin"/>
                </v:line>
              </w:pict>
            </mc:Fallback>
          </mc:AlternateContent>
        </w:r>
        <w:r w:rsidR="00D17F30" w:rsidRPr="00D17F30">
          <w:rPr>
            <w:rFonts w:asciiTheme="majorHAnsi" w:hAnsiTheme="majorHAnsi" w:cstheme="majorHAnsi"/>
            <w:sz w:val="18"/>
            <w:szCs w:val="18"/>
            <w:lang w:val="es-MX"/>
          </w:rPr>
          <w:t>Cadena de suministros</w:t>
        </w:r>
        <w:r w:rsidR="00D17F30" w:rsidRPr="00D17F30">
          <w:rPr>
            <w:rFonts w:asciiTheme="majorHAnsi" w:hAnsiTheme="majorHAnsi" w:cstheme="majorHAnsi"/>
            <w:sz w:val="18"/>
            <w:szCs w:val="18"/>
          </w:rPr>
          <w:t xml:space="preserve"> </w:t>
        </w:r>
        <w:r w:rsidR="00D17F30" w:rsidRPr="00D17F30">
          <w:rPr>
            <w:rFonts w:asciiTheme="majorHAnsi" w:hAnsiTheme="majorHAnsi" w:cstheme="majorHAnsi"/>
            <w:sz w:val="18"/>
            <w:szCs w:val="18"/>
          </w:rPr>
          <w:tab/>
        </w:r>
        <w:r w:rsidR="00D17F30" w:rsidRPr="00D17F30">
          <w:rPr>
            <w:rFonts w:asciiTheme="majorHAnsi" w:hAnsiTheme="majorHAnsi" w:cstheme="majorHAnsi"/>
            <w:sz w:val="18"/>
            <w:szCs w:val="18"/>
          </w:rPr>
          <w:tab/>
          <w:t xml:space="preserve">Página </w:t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  <w:lang w:val="es-MX"/>
          </w:rPr>
          <w:instrText>PAGE</w:instrText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t>1</w:t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  <w:r w:rsidR="00D17F30" w:rsidRPr="00D17F30">
          <w:rPr>
            <w:rFonts w:asciiTheme="majorHAnsi" w:hAnsiTheme="majorHAnsi" w:cstheme="majorHAnsi"/>
            <w:sz w:val="18"/>
            <w:szCs w:val="18"/>
          </w:rPr>
          <w:t xml:space="preserve"> de </w:t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  <w:lang w:val="es-MX"/>
          </w:rPr>
          <w:instrText>NUMPAGES</w:instrText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t>5</w:t>
        </w:r>
        <w:r w:rsidR="00D17F30" w:rsidRPr="00D17F3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</w:p>
      <w:p w14:paraId="109E1743" w14:textId="77777777" w:rsidR="00D17F30" w:rsidRPr="00D17F30" w:rsidRDefault="00D17F30" w:rsidP="00F864CF">
        <w:pPr>
          <w:spacing w:after="0"/>
          <w:jc w:val="center"/>
          <w:rPr>
            <w:rFonts w:asciiTheme="majorHAnsi" w:hAnsiTheme="majorHAnsi" w:cstheme="majorHAnsi"/>
            <w:b/>
            <w:bCs/>
            <w:snapToGrid w:val="0"/>
            <w:color w:val="000000"/>
            <w:spacing w:val="10"/>
            <w:sz w:val="16"/>
            <w:szCs w:val="16"/>
            <w:lang w:val="es-MX"/>
          </w:rPr>
        </w:pPr>
        <w:r w:rsidRPr="00D17F30">
          <w:rPr>
            <w:rFonts w:asciiTheme="majorHAnsi" w:hAnsiTheme="majorHAnsi" w:cstheme="majorHAnsi"/>
            <w:b/>
            <w:bCs/>
            <w:snapToGrid w:val="0"/>
            <w:color w:val="000000"/>
            <w:spacing w:val="10"/>
            <w:sz w:val="16"/>
            <w:szCs w:val="16"/>
            <w:lang w:val="es-MX"/>
          </w:rPr>
          <w:t>PERENCO PETROLEUM MEXICO, S.A. DE C.V.</w:t>
        </w:r>
      </w:p>
      <w:p w14:paraId="1BEF2E19" w14:textId="77777777" w:rsidR="00D17F30" w:rsidRPr="00F864CF" w:rsidRDefault="00D17F30" w:rsidP="00F864CF">
        <w:pPr>
          <w:spacing w:after="0"/>
          <w:jc w:val="center"/>
          <w:rPr>
            <w:rFonts w:asciiTheme="majorHAnsi" w:hAnsiTheme="majorHAnsi" w:cstheme="majorHAnsi"/>
            <w:sz w:val="16"/>
            <w:szCs w:val="16"/>
          </w:rPr>
        </w:pPr>
        <w:r w:rsidRPr="00D17F30">
          <w:rPr>
            <w:rFonts w:asciiTheme="majorHAnsi" w:hAnsiTheme="majorHAnsi" w:cstheme="majorHAnsi"/>
            <w:snapToGrid w:val="0"/>
            <w:color w:val="000000"/>
            <w:spacing w:val="10"/>
            <w:sz w:val="16"/>
            <w:szCs w:val="16"/>
            <w:lang w:val="es-MX"/>
          </w:rPr>
          <w:t xml:space="preserve">           Av. Prolongación 27 de febrero 4506, Tabasco 2000, C.P. 86035, Villahermosa Tabasco, México.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73F6" w14:textId="77777777" w:rsidR="00223684" w:rsidRDefault="00223684">
      <w:r>
        <w:separator/>
      </w:r>
    </w:p>
    <w:p w14:paraId="1231730C" w14:textId="77777777" w:rsidR="00223684" w:rsidRDefault="00223684"/>
  </w:footnote>
  <w:footnote w:type="continuationSeparator" w:id="0">
    <w:p w14:paraId="2C6D23C8" w14:textId="77777777" w:rsidR="00223684" w:rsidRDefault="00223684">
      <w:r>
        <w:continuationSeparator/>
      </w:r>
    </w:p>
    <w:p w14:paraId="72026C6C" w14:textId="77777777" w:rsidR="00223684" w:rsidRDefault="002236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2BC35" w14:textId="5F1EB7C5" w:rsidR="002D6A08" w:rsidRPr="005A4BA8" w:rsidRDefault="003F1066" w:rsidP="003F1066">
    <w:pPr>
      <w:pStyle w:val="Encabezado"/>
      <w:tabs>
        <w:tab w:val="clear" w:pos="4320"/>
        <w:tab w:val="clear" w:pos="8640"/>
        <w:tab w:val="left" w:pos="204"/>
        <w:tab w:val="right" w:pos="9786"/>
      </w:tabs>
      <w:ind w:left="-990" w:right="25"/>
      <w:rPr>
        <w:rFonts w:cs="Arial"/>
        <w:b/>
        <w:sz w:val="22"/>
        <w:szCs w:val="22"/>
        <w:lang w:val="es-MX"/>
      </w:rPr>
    </w:pPr>
    <w:r>
      <w:rPr>
        <w:noProof/>
      </w:rPr>
      <w:drawing>
        <wp:inline distT="0" distB="0" distL="0" distR="0" wp14:anchorId="387CF442" wp14:editId="7C91BCB6">
          <wp:extent cx="1919702" cy="619056"/>
          <wp:effectExtent l="0" t="0" r="444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4955" cy="627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6A08" w:rsidRPr="00140703">
      <w:rPr>
        <w:rFonts w:cs="Arial"/>
        <w:b/>
        <w:sz w:val="22"/>
        <w:szCs w:val="22"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26F6" w14:textId="77777777" w:rsidR="00C25F48" w:rsidRDefault="00D17F30">
    <w:pPr>
      <w:pStyle w:val="Encabezado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4198BB7" wp14:editId="3311A673">
          <wp:simplePos x="0" y="0"/>
          <wp:positionH relativeFrom="column">
            <wp:posOffset>-599440</wp:posOffset>
          </wp:positionH>
          <wp:positionV relativeFrom="paragraph">
            <wp:posOffset>-363331</wp:posOffset>
          </wp:positionV>
          <wp:extent cx="1731645" cy="524988"/>
          <wp:effectExtent l="0" t="0" r="1905" b="8890"/>
          <wp:wrapTight wrapText="bothSides">
            <wp:wrapPolygon edited="0">
              <wp:start x="0" y="0"/>
              <wp:lineTo x="0" y="21182"/>
              <wp:lineTo x="21386" y="21182"/>
              <wp:lineTo x="21386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524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20A477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92611F4"/>
    <w:lvl w:ilvl="0">
      <w:start w:val="1"/>
      <w:numFmt w:val="bullet"/>
      <w:pStyle w:val="Listaconvietas3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9A8DB78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1392118"/>
    <w:multiLevelType w:val="hybridMultilevel"/>
    <w:tmpl w:val="EBA00998"/>
    <w:lvl w:ilvl="0" w:tplc="4BE4DA1C">
      <w:start w:val="1"/>
      <w:numFmt w:val="decimal"/>
      <w:lvlText w:val="Table %1."/>
      <w:lvlJc w:val="left"/>
      <w:pPr>
        <w:tabs>
          <w:tab w:val="num" w:pos="3666"/>
        </w:tabs>
        <w:ind w:left="2586" w:hanging="360"/>
      </w:pPr>
      <w:rPr>
        <w:rFonts w:hint="default"/>
      </w:rPr>
    </w:lvl>
    <w:lvl w:ilvl="1" w:tplc="6C964770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5038A7"/>
    <w:multiLevelType w:val="hybridMultilevel"/>
    <w:tmpl w:val="3B94019E"/>
    <w:name w:val="WW8Num9"/>
    <w:lvl w:ilvl="0" w:tplc="084CCB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BAA0002">
      <w:start w:val="1"/>
      <w:numFmt w:val="bullet"/>
      <w:lvlText w:val="o"/>
      <w:lvlJc w:val="left"/>
      <w:pPr>
        <w:tabs>
          <w:tab w:val="num" w:pos="1955"/>
        </w:tabs>
        <w:ind w:left="1955" w:hanging="360"/>
      </w:pPr>
      <w:rPr>
        <w:rFonts w:ascii="Courier New" w:hAnsi="Courier New" w:cs="Courier New" w:hint="default"/>
      </w:rPr>
    </w:lvl>
    <w:lvl w:ilvl="2" w:tplc="94AE6A18" w:tentative="1">
      <w:start w:val="1"/>
      <w:numFmt w:val="bullet"/>
      <w:lvlText w:val=""/>
      <w:lvlJc w:val="left"/>
      <w:pPr>
        <w:tabs>
          <w:tab w:val="num" w:pos="2675"/>
        </w:tabs>
        <w:ind w:left="2675" w:hanging="360"/>
      </w:pPr>
      <w:rPr>
        <w:rFonts w:ascii="Wingdings" w:hAnsi="Wingdings" w:hint="default"/>
      </w:rPr>
    </w:lvl>
    <w:lvl w:ilvl="3" w:tplc="9DA2FA74" w:tentative="1">
      <w:start w:val="1"/>
      <w:numFmt w:val="bullet"/>
      <w:lvlText w:val=""/>
      <w:lvlJc w:val="left"/>
      <w:pPr>
        <w:tabs>
          <w:tab w:val="num" w:pos="3395"/>
        </w:tabs>
        <w:ind w:left="3395" w:hanging="360"/>
      </w:pPr>
      <w:rPr>
        <w:rFonts w:ascii="Symbol" w:hAnsi="Symbol" w:hint="default"/>
      </w:rPr>
    </w:lvl>
    <w:lvl w:ilvl="4" w:tplc="B76C504C" w:tentative="1">
      <w:start w:val="1"/>
      <w:numFmt w:val="bullet"/>
      <w:lvlText w:val="o"/>
      <w:lvlJc w:val="left"/>
      <w:pPr>
        <w:tabs>
          <w:tab w:val="num" w:pos="4115"/>
        </w:tabs>
        <w:ind w:left="4115" w:hanging="360"/>
      </w:pPr>
      <w:rPr>
        <w:rFonts w:ascii="Courier New" w:hAnsi="Courier New" w:cs="Courier New" w:hint="default"/>
      </w:rPr>
    </w:lvl>
    <w:lvl w:ilvl="5" w:tplc="E23A68EE" w:tentative="1">
      <w:start w:val="1"/>
      <w:numFmt w:val="bullet"/>
      <w:lvlText w:val=""/>
      <w:lvlJc w:val="left"/>
      <w:pPr>
        <w:tabs>
          <w:tab w:val="num" w:pos="4835"/>
        </w:tabs>
        <w:ind w:left="4835" w:hanging="360"/>
      </w:pPr>
      <w:rPr>
        <w:rFonts w:ascii="Wingdings" w:hAnsi="Wingdings" w:hint="default"/>
      </w:rPr>
    </w:lvl>
    <w:lvl w:ilvl="6" w:tplc="0C929354" w:tentative="1">
      <w:start w:val="1"/>
      <w:numFmt w:val="bullet"/>
      <w:lvlText w:val=""/>
      <w:lvlJc w:val="left"/>
      <w:pPr>
        <w:tabs>
          <w:tab w:val="num" w:pos="5555"/>
        </w:tabs>
        <w:ind w:left="5555" w:hanging="360"/>
      </w:pPr>
      <w:rPr>
        <w:rFonts w:ascii="Symbol" w:hAnsi="Symbol" w:hint="default"/>
      </w:rPr>
    </w:lvl>
    <w:lvl w:ilvl="7" w:tplc="7A662150" w:tentative="1">
      <w:start w:val="1"/>
      <w:numFmt w:val="bullet"/>
      <w:lvlText w:val="o"/>
      <w:lvlJc w:val="left"/>
      <w:pPr>
        <w:tabs>
          <w:tab w:val="num" w:pos="6275"/>
        </w:tabs>
        <w:ind w:left="6275" w:hanging="360"/>
      </w:pPr>
      <w:rPr>
        <w:rFonts w:ascii="Courier New" w:hAnsi="Courier New" w:cs="Courier New" w:hint="default"/>
      </w:rPr>
    </w:lvl>
    <w:lvl w:ilvl="8" w:tplc="59C09152" w:tentative="1">
      <w:start w:val="1"/>
      <w:numFmt w:val="bullet"/>
      <w:lvlText w:val=""/>
      <w:lvlJc w:val="left"/>
      <w:pPr>
        <w:tabs>
          <w:tab w:val="num" w:pos="6995"/>
        </w:tabs>
        <w:ind w:left="6995" w:hanging="360"/>
      </w:pPr>
      <w:rPr>
        <w:rFonts w:ascii="Wingdings" w:hAnsi="Wingdings" w:hint="default"/>
      </w:rPr>
    </w:lvl>
  </w:abstractNum>
  <w:abstractNum w:abstractNumId="5" w15:restartNumberingAfterBreak="0">
    <w:nsid w:val="079F04AC"/>
    <w:multiLevelType w:val="hybridMultilevel"/>
    <w:tmpl w:val="D032B826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07A61B4F"/>
    <w:multiLevelType w:val="singleLevel"/>
    <w:tmpl w:val="57BC32F6"/>
    <w:lvl w:ilvl="0">
      <w:start w:val="1"/>
      <w:numFmt w:val="decimal"/>
      <w:lvlText w:val="Figure %1."/>
      <w:lvlJc w:val="center"/>
      <w:pPr>
        <w:tabs>
          <w:tab w:val="num" w:pos="1008"/>
        </w:tabs>
        <w:ind w:left="567" w:hanging="279"/>
      </w:pPr>
    </w:lvl>
  </w:abstractNum>
  <w:abstractNum w:abstractNumId="7" w15:restartNumberingAfterBreak="0">
    <w:nsid w:val="08683D07"/>
    <w:multiLevelType w:val="multilevel"/>
    <w:tmpl w:val="EF9255B0"/>
    <w:lvl w:ilvl="0">
      <w:start w:val="1"/>
      <w:numFmt w:val="bullet"/>
      <w:lvlText w:val="-"/>
      <w:lvlJc w:val="left"/>
      <w:pPr>
        <w:tabs>
          <w:tab w:val="num" w:pos="2631"/>
        </w:tabs>
        <w:ind w:left="263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6118D4"/>
    <w:multiLevelType w:val="hybridMultilevel"/>
    <w:tmpl w:val="4BB4B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12BAE"/>
    <w:multiLevelType w:val="hybridMultilevel"/>
    <w:tmpl w:val="F2B8216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8E19D8"/>
    <w:multiLevelType w:val="multilevel"/>
    <w:tmpl w:val="AA040040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Trebuchet MS" w:hAnsi="Trebuchet MS" w:hint="default"/>
        <w:b/>
        <w:i w:val="0"/>
        <w:sz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440"/>
        </w:tabs>
        <w:ind w:left="720" w:firstLine="0"/>
      </w:pPr>
      <w:rPr>
        <w:rFonts w:ascii="Trebuchet MS" w:hAnsi="Trebuchet MS" w:hint="default"/>
        <w:b w:val="0"/>
        <w:i w:val="0"/>
        <w:sz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2520"/>
        </w:tabs>
        <w:ind w:left="1440" w:firstLine="0"/>
      </w:pPr>
      <w:rPr>
        <w:rFonts w:ascii="Arial" w:hAnsi="Arial" w:hint="default"/>
        <w:b w:val="0"/>
        <w:i/>
        <w:sz w:val="24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4221D83"/>
    <w:multiLevelType w:val="hybridMultilevel"/>
    <w:tmpl w:val="DF9CF41A"/>
    <w:lvl w:ilvl="0" w:tplc="4A5C0A62">
      <w:start w:val="1"/>
      <w:numFmt w:val="lowerLetter"/>
      <w:pStyle w:val="letterlist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5046E4"/>
    <w:multiLevelType w:val="hybridMultilevel"/>
    <w:tmpl w:val="D8328C00"/>
    <w:lvl w:ilvl="0" w:tplc="EDEE5378">
      <w:numFmt w:val="bullet"/>
      <w:lvlText w:val="•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73D4013"/>
    <w:multiLevelType w:val="hybridMultilevel"/>
    <w:tmpl w:val="96C2F578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9017A26"/>
    <w:multiLevelType w:val="multilevel"/>
    <w:tmpl w:val="35F8FB1A"/>
    <w:lvl w:ilvl="0">
      <w:start w:val="1"/>
      <w:numFmt w:val="decimal"/>
      <w:pStyle w:val="Head1"/>
      <w:lvlText w:val="%1.0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1">
      <w:start w:val="1"/>
      <w:numFmt w:val="decimal"/>
      <w:pStyle w:val="Head2"/>
      <w:lvlText w:val="%1.%2."/>
      <w:lvlJc w:val="left"/>
      <w:pPr>
        <w:tabs>
          <w:tab w:val="num" w:pos="1974"/>
        </w:tabs>
        <w:ind w:left="3234" w:hanging="540"/>
      </w:pPr>
      <w:rPr>
        <w:rFonts w:hint="default"/>
        <w:b/>
        <w:bCs/>
      </w:rPr>
    </w:lvl>
    <w:lvl w:ilvl="2">
      <w:start w:val="1"/>
      <w:numFmt w:val="decimal"/>
      <w:pStyle w:val="Head3"/>
      <w:lvlText w:val="%1.%2.%3."/>
      <w:lvlJc w:val="left"/>
      <w:pPr>
        <w:tabs>
          <w:tab w:val="num" w:pos="2340"/>
        </w:tabs>
        <w:ind w:left="2970" w:hanging="810"/>
      </w:pPr>
      <w:rPr>
        <w:rFonts w:hint="default"/>
        <w:b/>
      </w:rPr>
    </w:lvl>
    <w:lvl w:ilvl="3">
      <w:start w:val="1"/>
      <w:numFmt w:val="decimal"/>
      <w:pStyle w:val="Head4"/>
      <w:lvlText w:val="%1.%2.%3.%4."/>
      <w:lvlJc w:val="left"/>
      <w:pPr>
        <w:tabs>
          <w:tab w:val="num" w:pos="1222"/>
        </w:tabs>
        <w:ind w:left="790" w:hanging="648"/>
      </w:pPr>
      <w:rPr>
        <w:rFonts w:hint="default"/>
        <w:b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9A2196E"/>
    <w:multiLevelType w:val="hybridMultilevel"/>
    <w:tmpl w:val="1072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B3FCD"/>
    <w:multiLevelType w:val="hybridMultilevel"/>
    <w:tmpl w:val="48F8DE14"/>
    <w:lvl w:ilvl="0" w:tplc="FFFFFFFF">
      <w:start w:val="1"/>
      <w:numFmt w:val="bullet"/>
      <w:lvlText w:val="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sz w:val="18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6025D86"/>
    <w:multiLevelType w:val="hybridMultilevel"/>
    <w:tmpl w:val="78865100"/>
    <w:lvl w:ilvl="0" w:tplc="95EADF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880FDA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2" w:tplc="7D7C799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A32082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D9A9FC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AB6A3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DEC5F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93C847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6263FE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66E145B"/>
    <w:multiLevelType w:val="hybridMultilevel"/>
    <w:tmpl w:val="551CA7A0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6C5E98"/>
    <w:multiLevelType w:val="multilevel"/>
    <w:tmpl w:val="88C8D220"/>
    <w:lvl w:ilvl="0">
      <w:start w:val="1"/>
      <w:numFmt w:val="bullet"/>
      <w:lvlText w:val=""/>
      <w:lvlJc w:val="left"/>
      <w:pPr>
        <w:tabs>
          <w:tab w:val="num" w:pos="1713"/>
        </w:tabs>
        <w:ind w:left="1710" w:hanging="357"/>
      </w:pPr>
      <w:rPr>
        <w:rFonts w:ascii="Symbol" w:hAnsi="Symbol" w:hint="default"/>
        <w:sz w:val="16"/>
      </w:rPr>
    </w:lvl>
    <w:lvl w:ilvl="1">
      <w:start w:val="1"/>
      <w:numFmt w:val="bullet"/>
      <w:lvlText w:val=""/>
      <w:lvlJc w:val="left"/>
      <w:pPr>
        <w:tabs>
          <w:tab w:val="num" w:pos="2070"/>
        </w:tabs>
        <w:ind w:left="2068" w:hanging="358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2788"/>
        </w:tabs>
        <w:ind w:left="2425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04"/>
        </w:tabs>
        <w:ind w:left="250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64"/>
        </w:tabs>
        <w:ind w:left="286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4"/>
        </w:tabs>
        <w:ind w:left="322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84"/>
        </w:tabs>
        <w:ind w:left="35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44"/>
        </w:tabs>
        <w:ind w:left="39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4"/>
        </w:tabs>
        <w:ind w:left="4304" w:hanging="360"/>
      </w:pPr>
      <w:rPr>
        <w:rFonts w:hint="default"/>
      </w:rPr>
    </w:lvl>
  </w:abstractNum>
  <w:abstractNum w:abstractNumId="20" w15:restartNumberingAfterBreak="0">
    <w:nsid w:val="2FFC1C6D"/>
    <w:multiLevelType w:val="hybridMultilevel"/>
    <w:tmpl w:val="9412F9FA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05B48B3"/>
    <w:multiLevelType w:val="hybridMultilevel"/>
    <w:tmpl w:val="745A1162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2812E9D"/>
    <w:multiLevelType w:val="hybridMultilevel"/>
    <w:tmpl w:val="39F26F18"/>
    <w:lvl w:ilvl="0" w:tplc="7D164C36">
      <w:start w:val="1"/>
      <w:numFmt w:val="decimal"/>
      <w:lvlText w:val="%1."/>
      <w:lvlJc w:val="left"/>
      <w:pPr>
        <w:ind w:left="-2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446" w:hanging="360"/>
      </w:pPr>
    </w:lvl>
    <w:lvl w:ilvl="2" w:tplc="080A001B" w:tentative="1">
      <w:start w:val="1"/>
      <w:numFmt w:val="lowerRoman"/>
      <w:lvlText w:val="%3."/>
      <w:lvlJc w:val="right"/>
      <w:pPr>
        <w:ind w:left="1166" w:hanging="180"/>
      </w:pPr>
    </w:lvl>
    <w:lvl w:ilvl="3" w:tplc="080A000F" w:tentative="1">
      <w:start w:val="1"/>
      <w:numFmt w:val="decimal"/>
      <w:lvlText w:val="%4."/>
      <w:lvlJc w:val="left"/>
      <w:pPr>
        <w:ind w:left="1886" w:hanging="360"/>
      </w:pPr>
    </w:lvl>
    <w:lvl w:ilvl="4" w:tplc="080A0019" w:tentative="1">
      <w:start w:val="1"/>
      <w:numFmt w:val="lowerLetter"/>
      <w:lvlText w:val="%5."/>
      <w:lvlJc w:val="left"/>
      <w:pPr>
        <w:ind w:left="2606" w:hanging="360"/>
      </w:pPr>
    </w:lvl>
    <w:lvl w:ilvl="5" w:tplc="080A001B" w:tentative="1">
      <w:start w:val="1"/>
      <w:numFmt w:val="lowerRoman"/>
      <w:lvlText w:val="%6."/>
      <w:lvlJc w:val="right"/>
      <w:pPr>
        <w:ind w:left="3326" w:hanging="180"/>
      </w:pPr>
    </w:lvl>
    <w:lvl w:ilvl="6" w:tplc="080A000F" w:tentative="1">
      <w:start w:val="1"/>
      <w:numFmt w:val="decimal"/>
      <w:lvlText w:val="%7."/>
      <w:lvlJc w:val="left"/>
      <w:pPr>
        <w:ind w:left="4046" w:hanging="360"/>
      </w:pPr>
    </w:lvl>
    <w:lvl w:ilvl="7" w:tplc="080A0019" w:tentative="1">
      <w:start w:val="1"/>
      <w:numFmt w:val="lowerLetter"/>
      <w:lvlText w:val="%8."/>
      <w:lvlJc w:val="left"/>
      <w:pPr>
        <w:ind w:left="4766" w:hanging="360"/>
      </w:pPr>
    </w:lvl>
    <w:lvl w:ilvl="8" w:tplc="080A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23" w15:restartNumberingAfterBreak="0">
    <w:nsid w:val="364777FF"/>
    <w:multiLevelType w:val="hybridMultilevel"/>
    <w:tmpl w:val="C3C62F5C"/>
    <w:lvl w:ilvl="0" w:tplc="08090001">
      <w:start w:val="1"/>
      <w:numFmt w:val="bullet"/>
      <w:lvlText w:val=""/>
      <w:lvlJc w:val="left"/>
      <w:pPr>
        <w:tabs>
          <w:tab w:val="num" w:pos="1069"/>
        </w:tabs>
        <w:ind w:left="1066" w:hanging="357"/>
      </w:pPr>
      <w:rPr>
        <w:rFonts w:ascii="Wingdings" w:hAnsi="Wingdings" w:hint="default"/>
        <w:color w:val="000000"/>
        <w:sz w:val="20"/>
      </w:rPr>
    </w:lvl>
    <w:lvl w:ilvl="1" w:tplc="08090003">
      <w:start w:val="1"/>
      <w:numFmt w:val="bullet"/>
      <w:lvlText w:val=""/>
      <w:lvlJc w:val="left"/>
      <w:pPr>
        <w:tabs>
          <w:tab w:val="num" w:pos="1789"/>
        </w:tabs>
        <w:ind w:left="1786" w:hanging="357"/>
      </w:pPr>
      <w:rPr>
        <w:rFonts w:ascii="Wingdings" w:hAnsi="Wingdings" w:hint="default"/>
        <w:color w:val="000000"/>
        <w:sz w:val="20"/>
      </w:rPr>
    </w:lvl>
    <w:lvl w:ilvl="2" w:tplc="08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plc="08090001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plc="08090003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plc="08090001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plc="08090003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73192F"/>
    <w:multiLevelType w:val="hybridMultilevel"/>
    <w:tmpl w:val="F19EFF4E"/>
    <w:lvl w:ilvl="0" w:tplc="FE78F540">
      <w:start w:val="1"/>
      <w:numFmt w:val="bullet"/>
      <w:pStyle w:val="Bulletlis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AA87536"/>
    <w:multiLevelType w:val="hybridMultilevel"/>
    <w:tmpl w:val="B59EFFBC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3BA4310E"/>
    <w:multiLevelType w:val="hybridMultilevel"/>
    <w:tmpl w:val="4B64A888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F54383F"/>
    <w:multiLevelType w:val="hybridMultilevel"/>
    <w:tmpl w:val="66566EB2"/>
    <w:lvl w:ilvl="0" w:tplc="822EC40A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1" w:tplc="6DF820EC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2" w:tplc="5BEA87FA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FBD0FE8C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FC90D1D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622A5A3C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B92F706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4250633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98FECE2C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40356F96"/>
    <w:multiLevelType w:val="hybridMultilevel"/>
    <w:tmpl w:val="C876F506"/>
    <w:lvl w:ilvl="0" w:tplc="A81E06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75994"/>
    <w:multiLevelType w:val="hybridMultilevel"/>
    <w:tmpl w:val="92043946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7195746"/>
    <w:multiLevelType w:val="hybridMultilevel"/>
    <w:tmpl w:val="EECE1270"/>
    <w:lvl w:ilvl="0" w:tplc="61682F60">
      <w:start w:val="1"/>
      <w:numFmt w:val="bullet"/>
      <w:lvlText w:val=""/>
      <w:lvlJc w:val="left"/>
      <w:pPr>
        <w:tabs>
          <w:tab w:val="num" w:pos="643"/>
        </w:tabs>
        <w:ind w:left="643" w:hanging="567"/>
      </w:pPr>
      <w:rPr>
        <w:rFonts w:ascii="Wingdings" w:hAnsi="Wingdings" w:hint="default"/>
        <w:color w:val="BA9800"/>
      </w:rPr>
    </w:lvl>
    <w:lvl w:ilvl="1" w:tplc="04090003">
      <w:start w:val="1"/>
      <w:numFmt w:val="bullet"/>
      <w:lvlText w:val="o"/>
      <w:lvlJc w:val="left"/>
      <w:pPr>
        <w:tabs>
          <w:tab w:val="num" w:pos="294"/>
        </w:tabs>
        <w:ind w:left="2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</w:abstractNum>
  <w:abstractNum w:abstractNumId="31" w15:restartNumberingAfterBreak="0">
    <w:nsid w:val="488A0C36"/>
    <w:multiLevelType w:val="hybridMultilevel"/>
    <w:tmpl w:val="340881FE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2" w15:restartNumberingAfterBreak="0">
    <w:nsid w:val="5BC31490"/>
    <w:multiLevelType w:val="hybridMultilevel"/>
    <w:tmpl w:val="F6BE764E"/>
    <w:lvl w:ilvl="0" w:tplc="684ECDE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C9900"/>
      </w:rPr>
    </w:lvl>
    <w:lvl w:ilvl="1" w:tplc="101668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A266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6B6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9CBE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A3809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A2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21A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4689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7327C"/>
    <w:multiLevelType w:val="multilevel"/>
    <w:tmpl w:val="A0C08E22"/>
    <w:lvl w:ilvl="0">
      <w:start w:val="1"/>
      <w:numFmt w:val="decimal"/>
      <w:lvlText w:val="%1.0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4500" w:hanging="5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97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00F61AD"/>
    <w:multiLevelType w:val="multilevel"/>
    <w:tmpl w:val="A29E2AA0"/>
    <w:lvl w:ilvl="0">
      <w:start w:val="1"/>
      <w:numFmt w:val="decimal"/>
      <w:lvlText w:val="%1)"/>
      <w:lvlJc w:val="left"/>
      <w:pPr>
        <w:tabs>
          <w:tab w:val="num" w:pos="1369"/>
        </w:tabs>
        <w:ind w:left="1366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726"/>
        </w:tabs>
        <w:ind w:left="1724" w:hanging="358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2444"/>
        </w:tabs>
        <w:ind w:left="2081" w:hanging="35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5" w15:restartNumberingAfterBreak="0">
    <w:nsid w:val="60E31F16"/>
    <w:multiLevelType w:val="hybridMultilevel"/>
    <w:tmpl w:val="8CE840A6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093DBE"/>
    <w:multiLevelType w:val="multilevel"/>
    <w:tmpl w:val="79203A58"/>
    <w:lvl w:ilvl="0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71DA7F1B"/>
    <w:multiLevelType w:val="multilevel"/>
    <w:tmpl w:val="B3C8B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3C061E1"/>
    <w:multiLevelType w:val="hybridMultilevel"/>
    <w:tmpl w:val="80887436"/>
    <w:lvl w:ilvl="0" w:tplc="D32CCA9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A9C0D7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3AA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D0B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62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4E24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364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EE10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AC77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3009437">
    <w:abstractNumId w:val="10"/>
  </w:num>
  <w:num w:numId="2" w16cid:durableId="699863274">
    <w:abstractNumId w:val="2"/>
  </w:num>
  <w:num w:numId="3" w16cid:durableId="2098938170">
    <w:abstractNumId w:val="17"/>
  </w:num>
  <w:num w:numId="4" w16cid:durableId="451439162">
    <w:abstractNumId w:val="12"/>
  </w:num>
  <w:num w:numId="5" w16cid:durableId="1124343987">
    <w:abstractNumId w:val="38"/>
  </w:num>
  <w:num w:numId="6" w16cid:durableId="2080974221">
    <w:abstractNumId w:val="7"/>
  </w:num>
  <w:num w:numId="7" w16cid:durableId="1169707989">
    <w:abstractNumId w:val="19"/>
  </w:num>
  <w:num w:numId="8" w16cid:durableId="1263956859">
    <w:abstractNumId w:val="34"/>
  </w:num>
  <w:num w:numId="9" w16cid:durableId="104617281">
    <w:abstractNumId w:val="27"/>
  </w:num>
  <w:num w:numId="10" w16cid:durableId="1495805834">
    <w:abstractNumId w:val="30"/>
  </w:num>
  <w:num w:numId="11" w16cid:durableId="311569883">
    <w:abstractNumId w:val="36"/>
  </w:num>
  <w:num w:numId="12" w16cid:durableId="1491217321">
    <w:abstractNumId w:val="16"/>
  </w:num>
  <w:num w:numId="13" w16cid:durableId="1420907759">
    <w:abstractNumId w:val="3"/>
  </w:num>
  <w:num w:numId="14" w16cid:durableId="1247618077">
    <w:abstractNumId w:val="1"/>
  </w:num>
  <w:num w:numId="15" w16cid:durableId="697007235">
    <w:abstractNumId w:val="0"/>
  </w:num>
  <w:num w:numId="16" w16cid:durableId="1754468230">
    <w:abstractNumId w:val="23"/>
  </w:num>
  <w:num w:numId="17" w16cid:durableId="1028793910">
    <w:abstractNumId w:val="6"/>
  </w:num>
  <w:num w:numId="18" w16cid:durableId="535433935">
    <w:abstractNumId w:val="32"/>
  </w:num>
  <w:num w:numId="19" w16cid:durableId="1104611530">
    <w:abstractNumId w:val="14"/>
  </w:num>
  <w:num w:numId="20" w16cid:durableId="1586066573">
    <w:abstractNumId w:val="24"/>
  </w:num>
  <w:num w:numId="21" w16cid:durableId="778334136">
    <w:abstractNumId w:val="37"/>
  </w:num>
  <w:num w:numId="22" w16cid:durableId="189493140">
    <w:abstractNumId w:val="11"/>
  </w:num>
  <w:num w:numId="23" w16cid:durableId="640888032">
    <w:abstractNumId w:val="33"/>
  </w:num>
  <w:num w:numId="24" w16cid:durableId="755438103">
    <w:abstractNumId w:val="22"/>
  </w:num>
  <w:num w:numId="25" w16cid:durableId="1750351431">
    <w:abstractNumId w:val="5"/>
  </w:num>
  <w:num w:numId="26" w16cid:durableId="1606425733">
    <w:abstractNumId w:val="31"/>
  </w:num>
  <w:num w:numId="27" w16cid:durableId="773129900">
    <w:abstractNumId w:val="15"/>
  </w:num>
  <w:num w:numId="28" w16cid:durableId="1187062487">
    <w:abstractNumId w:val="28"/>
  </w:num>
  <w:num w:numId="29" w16cid:durableId="1780831296">
    <w:abstractNumId w:val="29"/>
  </w:num>
  <w:num w:numId="30" w16cid:durableId="1403063088">
    <w:abstractNumId w:val="26"/>
  </w:num>
  <w:num w:numId="31" w16cid:durableId="1813716186">
    <w:abstractNumId w:val="20"/>
  </w:num>
  <w:num w:numId="32" w16cid:durableId="192689787">
    <w:abstractNumId w:val="21"/>
  </w:num>
  <w:num w:numId="33" w16cid:durableId="1420178327">
    <w:abstractNumId w:val="13"/>
  </w:num>
  <w:num w:numId="34" w16cid:durableId="1371146454">
    <w:abstractNumId w:val="35"/>
  </w:num>
  <w:num w:numId="35" w16cid:durableId="1770159414">
    <w:abstractNumId w:val="18"/>
  </w:num>
  <w:num w:numId="36" w16cid:durableId="864099085">
    <w:abstractNumId w:val="9"/>
  </w:num>
  <w:num w:numId="37" w16cid:durableId="1157379044">
    <w:abstractNumId w:val="25"/>
  </w:num>
  <w:num w:numId="38" w16cid:durableId="1490445548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32"/>
  <w:drawingGridHorizontalSpacing w:val="187"/>
  <w:drawingGridVerticalSpacing w:val="187"/>
  <w:noPunctuationKerning/>
  <w:characterSpacingControl w:val="doNotCompress"/>
  <w:hdrShapeDefaults>
    <o:shapedefaults v:ext="edit" spidmax="2050" style="mso-position-vertical-relative:line" fillcolor="white" stroke="f">
      <v:fill color="white" color2="black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3A6"/>
    <w:rsid w:val="0000105C"/>
    <w:rsid w:val="00001659"/>
    <w:rsid w:val="0000245E"/>
    <w:rsid w:val="00003906"/>
    <w:rsid w:val="00004DB6"/>
    <w:rsid w:val="000107CE"/>
    <w:rsid w:val="000115C8"/>
    <w:rsid w:val="0002035E"/>
    <w:rsid w:val="000213E9"/>
    <w:rsid w:val="00021869"/>
    <w:rsid w:val="00021C02"/>
    <w:rsid w:val="00021C5C"/>
    <w:rsid w:val="00021DC3"/>
    <w:rsid w:val="00022C8B"/>
    <w:rsid w:val="00023E87"/>
    <w:rsid w:val="00025A53"/>
    <w:rsid w:val="00026F8D"/>
    <w:rsid w:val="00030301"/>
    <w:rsid w:val="00032792"/>
    <w:rsid w:val="00034826"/>
    <w:rsid w:val="00034BEF"/>
    <w:rsid w:val="00040862"/>
    <w:rsid w:val="0004099F"/>
    <w:rsid w:val="00040FA6"/>
    <w:rsid w:val="00042461"/>
    <w:rsid w:val="000429F0"/>
    <w:rsid w:val="00042B83"/>
    <w:rsid w:val="00042E4C"/>
    <w:rsid w:val="00043217"/>
    <w:rsid w:val="00043943"/>
    <w:rsid w:val="00044412"/>
    <w:rsid w:val="00044B8E"/>
    <w:rsid w:val="0004530B"/>
    <w:rsid w:val="00045E74"/>
    <w:rsid w:val="00046003"/>
    <w:rsid w:val="000464E7"/>
    <w:rsid w:val="00047047"/>
    <w:rsid w:val="000474C8"/>
    <w:rsid w:val="00050176"/>
    <w:rsid w:val="00050A6A"/>
    <w:rsid w:val="000535A1"/>
    <w:rsid w:val="0005368A"/>
    <w:rsid w:val="00056B2E"/>
    <w:rsid w:val="000574A5"/>
    <w:rsid w:val="00057A34"/>
    <w:rsid w:val="00060577"/>
    <w:rsid w:val="00060A98"/>
    <w:rsid w:val="00063105"/>
    <w:rsid w:val="0006500E"/>
    <w:rsid w:val="00067A6D"/>
    <w:rsid w:val="00070E5C"/>
    <w:rsid w:val="00071C0E"/>
    <w:rsid w:val="0007386D"/>
    <w:rsid w:val="00073A8C"/>
    <w:rsid w:val="00075515"/>
    <w:rsid w:val="00077D71"/>
    <w:rsid w:val="000817D6"/>
    <w:rsid w:val="00084034"/>
    <w:rsid w:val="00084CA3"/>
    <w:rsid w:val="00085DC4"/>
    <w:rsid w:val="0008730B"/>
    <w:rsid w:val="0008744C"/>
    <w:rsid w:val="000877C9"/>
    <w:rsid w:val="00087EAD"/>
    <w:rsid w:val="000920FE"/>
    <w:rsid w:val="0009506C"/>
    <w:rsid w:val="0009574E"/>
    <w:rsid w:val="00095AF3"/>
    <w:rsid w:val="00097529"/>
    <w:rsid w:val="000A0071"/>
    <w:rsid w:val="000A15BC"/>
    <w:rsid w:val="000A1CE4"/>
    <w:rsid w:val="000A5BBC"/>
    <w:rsid w:val="000A629D"/>
    <w:rsid w:val="000A7DAF"/>
    <w:rsid w:val="000B04C3"/>
    <w:rsid w:val="000B14D8"/>
    <w:rsid w:val="000B184D"/>
    <w:rsid w:val="000B4AFC"/>
    <w:rsid w:val="000B7744"/>
    <w:rsid w:val="000B7A93"/>
    <w:rsid w:val="000C1A3E"/>
    <w:rsid w:val="000C3047"/>
    <w:rsid w:val="000C4121"/>
    <w:rsid w:val="000C5242"/>
    <w:rsid w:val="000C58C9"/>
    <w:rsid w:val="000C6ACB"/>
    <w:rsid w:val="000C6CAB"/>
    <w:rsid w:val="000D0D67"/>
    <w:rsid w:val="000D1336"/>
    <w:rsid w:val="000D192D"/>
    <w:rsid w:val="000D1E0D"/>
    <w:rsid w:val="000D36ED"/>
    <w:rsid w:val="000D3D1B"/>
    <w:rsid w:val="000D58F4"/>
    <w:rsid w:val="000D5AF1"/>
    <w:rsid w:val="000D6C0A"/>
    <w:rsid w:val="000E0738"/>
    <w:rsid w:val="000E2EF7"/>
    <w:rsid w:val="000E3716"/>
    <w:rsid w:val="000E3834"/>
    <w:rsid w:val="000E38A5"/>
    <w:rsid w:val="000E4A44"/>
    <w:rsid w:val="000F132D"/>
    <w:rsid w:val="000F27E6"/>
    <w:rsid w:val="000F6794"/>
    <w:rsid w:val="000F6D89"/>
    <w:rsid w:val="00101231"/>
    <w:rsid w:val="00101C46"/>
    <w:rsid w:val="00101CEF"/>
    <w:rsid w:val="0010216C"/>
    <w:rsid w:val="001058BA"/>
    <w:rsid w:val="00107930"/>
    <w:rsid w:val="001121B9"/>
    <w:rsid w:val="00112D8B"/>
    <w:rsid w:val="00114BB0"/>
    <w:rsid w:val="001158BF"/>
    <w:rsid w:val="00117967"/>
    <w:rsid w:val="00117DFC"/>
    <w:rsid w:val="001203C3"/>
    <w:rsid w:val="0012042A"/>
    <w:rsid w:val="00121BE1"/>
    <w:rsid w:val="001225D3"/>
    <w:rsid w:val="00122E0A"/>
    <w:rsid w:val="0012325D"/>
    <w:rsid w:val="00123E37"/>
    <w:rsid w:val="00125996"/>
    <w:rsid w:val="00126D29"/>
    <w:rsid w:val="00127135"/>
    <w:rsid w:val="00127A08"/>
    <w:rsid w:val="00134182"/>
    <w:rsid w:val="00135A51"/>
    <w:rsid w:val="001360EF"/>
    <w:rsid w:val="00136A76"/>
    <w:rsid w:val="00137342"/>
    <w:rsid w:val="0013793E"/>
    <w:rsid w:val="001405DA"/>
    <w:rsid w:val="00140703"/>
    <w:rsid w:val="00141230"/>
    <w:rsid w:val="00143661"/>
    <w:rsid w:val="00147503"/>
    <w:rsid w:val="00147E4C"/>
    <w:rsid w:val="00152A38"/>
    <w:rsid w:val="00152D38"/>
    <w:rsid w:val="001543C3"/>
    <w:rsid w:val="00160992"/>
    <w:rsid w:val="00161043"/>
    <w:rsid w:val="001622FC"/>
    <w:rsid w:val="001659E2"/>
    <w:rsid w:val="001671B3"/>
    <w:rsid w:val="00170C13"/>
    <w:rsid w:val="0017169D"/>
    <w:rsid w:val="00171958"/>
    <w:rsid w:val="00172073"/>
    <w:rsid w:val="00172157"/>
    <w:rsid w:val="00172A28"/>
    <w:rsid w:val="00172E03"/>
    <w:rsid w:val="00172FDC"/>
    <w:rsid w:val="0017344F"/>
    <w:rsid w:val="001734E4"/>
    <w:rsid w:val="00174834"/>
    <w:rsid w:val="001749FB"/>
    <w:rsid w:val="00175C59"/>
    <w:rsid w:val="00180807"/>
    <w:rsid w:val="0018092F"/>
    <w:rsid w:val="00181F65"/>
    <w:rsid w:val="001821A4"/>
    <w:rsid w:val="001826C1"/>
    <w:rsid w:val="00184AFA"/>
    <w:rsid w:val="00185709"/>
    <w:rsid w:val="0018686D"/>
    <w:rsid w:val="00187807"/>
    <w:rsid w:val="00187FB4"/>
    <w:rsid w:val="0019093D"/>
    <w:rsid w:val="00190DF8"/>
    <w:rsid w:val="0019110C"/>
    <w:rsid w:val="00192839"/>
    <w:rsid w:val="0019342F"/>
    <w:rsid w:val="00193572"/>
    <w:rsid w:val="0019371A"/>
    <w:rsid w:val="0019644E"/>
    <w:rsid w:val="001A5002"/>
    <w:rsid w:val="001A5623"/>
    <w:rsid w:val="001A5D65"/>
    <w:rsid w:val="001A7098"/>
    <w:rsid w:val="001A70C1"/>
    <w:rsid w:val="001A7B7C"/>
    <w:rsid w:val="001B0A36"/>
    <w:rsid w:val="001B36B4"/>
    <w:rsid w:val="001B3B61"/>
    <w:rsid w:val="001B4681"/>
    <w:rsid w:val="001B4EA7"/>
    <w:rsid w:val="001B6380"/>
    <w:rsid w:val="001B6550"/>
    <w:rsid w:val="001C12B1"/>
    <w:rsid w:val="001C1F35"/>
    <w:rsid w:val="001C3FD8"/>
    <w:rsid w:val="001C45DF"/>
    <w:rsid w:val="001C463E"/>
    <w:rsid w:val="001C7E24"/>
    <w:rsid w:val="001D0138"/>
    <w:rsid w:val="001D0E37"/>
    <w:rsid w:val="001D119F"/>
    <w:rsid w:val="001D3856"/>
    <w:rsid w:val="001D480D"/>
    <w:rsid w:val="001D4BA3"/>
    <w:rsid w:val="001D4CE3"/>
    <w:rsid w:val="001D5209"/>
    <w:rsid w:val="001D53AF"/>
    <w:rsid w:val="001D5B9C"/>
    <w:rsid w:val="001D6471"/>
    <w:rsid w:val="001D7059"/>
    <w:rsid w:val="001D7299"/>
    <w:rsid w:val="001D76C0"/>
    <w:rsid w:val="001E08BF"/>
    <w:rsid w:val="001E1242"/>
    <w:rsid w:val="001E157E"/>
    <w:rsid w:val="001E2E68"/>
    <w:rsid w:val="001E717D"/>
    <w:rsid w:val="001E767F"/>
    <w:rsid w:val="001F015A"/>
    <w:rsid w:val="001F2FDC"/>
    <w:rsid w:val="001F3E4A"/>
    <w:rsid w:val="001F46AA"/>
    <w:rsid w:val="001F4D5F"/>
    <w:rsid w:val="001F506A"/>
    <w:rsid w:val="001F56F5"/>
    <w:rsid w:val="001F5A44"/>
    <w:rsid w:val="001F6640"/>
    <w:rsid w:val="001F6E8F"/>
    <w:rsid w:val="001F714D"/>
    <w:rsid w:val="001F7787"/>
    <w:rsid w:val="001F7DEC"/>
    <w:rsid w:val="00200AF0"/>
    <w:rsid w:val="0020126F"/>
    <w:rsid w:val="00206780"/>
    <w:rsid w:val="00206CAD"/>
    <w:rsid w:val="0020768E"/>
    <w:rsid w:val="00207F25"/>
    <w:rsid w:val="00212660"/>
    <w:rsid w:val="00212D7B"/>
    <w:rsid w:val="00212E9E"/>
    <w:rsid w:val="00213880"/>
    <w:rsid w:val="00214E7C"/>
    <w:rsid w:val="002159C8"/>
    <w:rsid w:val="0021614C"/>
    <w:rsid w:val="002162FF"/>
    <w:rsid w:val="0021686F"/>
    <w:rsid w:val="002177DC"/>
    <w:rsid w:val="00221E24"/>
    <w:rsid w:val="00222E1D"/>
    <w:rsid w:val="0022366E"/>
    <w:rsid w:val="00223684"/>
    <w:rsid w:val="00224D6A"/>
    <w:rsid w:val="00225ABA"/>
    <w:rsid w:val="00226519"/>
    <w:rsid w:val="0023143E"/>
    <w:rsid w:val="00232BE6"/>
    <w:rsid w:val="00233080"/>
    <w:rsid w:val="00236A1E"/>
    <w:rsid w:val="002375BC"/>
    <w:rsid w:val="00237E80"/>
    <w:rsid w:val="002429EF"/>
    <w:rsid w:val="00244FF4"/>
    <w:rsid w:val="00245AEC"/>
    <w:rsid w:val="00250189"/>
    <w:rsid w:val="00250D84"/>
    <w:rsid w:val="002523E6"/>
    <w:rsid w:val="002528B0"/>
    <w:rsid w:val="00252A5C"/>
    <w:rsid w:val="002548FB"/>
    <w:rsid w:val="0025491E"/>
    <w:rsid w:val="002559E8"/>
    <w:rsid w:val="002570E6"/>
    <w:rsid w:val="002612ED"/>
    <w:rsid w:val="002614AE"/>
    <w:rsid w:val="00262020"/>
    <w:rsid w:val="00263C58"/>
    <w:rsid w:val="002664AA"/>
    <w:rsid w:val="002723A4"/>
    <w:rsid w:val="00272F46"/>
    <w:rsid w:val="002734E8"/>
    <w:rsid w:val="002752AD"/>
    <w:rsid w:val="002756B9"/>
    <w:rsid w:val="0027742F"/>
    <w:rsid w:val="002803E0"/>
    <w:rsid w:val="002807CF"/>
    <w:rsid w:val="00283434"/>
    <w:rsid w:val="00283F7C"/>
    <w:rsid w:val="00284A5C"/>
    <w:rsid w:val="002857D3"/>
    <w:rsid w:val="0028587A"/>
    <w:rsid w:val="00286F93"/>
    <w:rsid w:val="00290499"/>
    <w:rsid w:val="00292981"/>
    <w:rsid w:val="002940F8"/>
    <w:rsid w:val="002943EB"/>
    <w:rsid w:val="0029659D"/>
    <w:rsid w:val="00296D29"/>
    <w:rsid w:val="002A07A8"/>
    <w:rsid w:val="002A3213"/>
    <w:rsid w:val="002A4261"/>
    <w:rsid w:val="002A4428"/>
    <w:rsid w:val="002A46E1"/>
    <w:rsid w:val="002A4795"/>
    <w:rsid w:val="002A4AB0"/>
    <w:rsid w:val="002A4B14"/>
    <w:rsid w:val="002A5A82"/>
    <w:rsid w:val="002A6334"/>
    <w:rsid w:val="002A77FC"/>
    <w:rsid w:val="002B1E69"/>
    <w:rsid w:val="002B2703"/>
    <w:rsid w:val="002B340E"/>
    <w:rsid w:val="002B383D"/>
    <w:rsid w:val="002B6542"/>
    <w:rsid w:val="002B68B9"/>
    <w:rsid w:val="002B6C01"/>
    <w:rsid w:val="002C19EE"/>
    <w:rsid w:val="002C1AC3"/>
    <w:rsid w:val="002C2372"/>
    <w:rsid w:val="002C3523"/>
    <w:rsid w:val="002C478E"/>
    <w:rsid w:val="002C481B"/>
    <w:rsid w:val="002C6520"/>
    <w:rsid w:val="002C6AFB"/>
    <w:rsid w:val="002C74F2"/>
    <w:rsid w:val="002D0592"/>
    <w:rsid w:val="002D29CA"/>
    <w:rsid w:val="002D29EC"/>
    <w:rsid w:val="002D3B28"/>
    <w:rsid w:val="002D4407"/>
    <w:rsid w:val="002D6A08"/>
    <w:rsid w:val="002D6D62"/>
    <w:rsid w:val="002D6DEB"/>
    <w:rsid w:val="002D7621"/>
    <w:rsid w:val="002D7FE6"/>
    <w:rsid w:val="002E0A7F"/>
    <w:rsid w:val="002E2A86"/>
    <w:rsid w:val="002E2C49"/>
    <w:rsid w:val="002E46EF"/>
    <w:rsid w:val="002F1F4D"/>
    <w:rsid w:val="002F2005"/>
    <w:rsid w:val="002F2A97"/>
    <w:rsid w:val="002F2BB2"/>
    <w:rsid w:val="002F2ED2"/>
    <w:rsid w:val="002F365E"/>
    <w:rsid w:val="002F58DC"/>
    <w:rsid w:val="002F64D0"/>
    <w:rsid w:val="002F7592"/>
    <w:rsid w:val="002F7EC5"/>
    <w:rsid w:val="002F7EEB"/>
    <w:rsid w:val="00304208"/>
    <w:rsid w:val="00306743"/>
    <w:rsid w:val="0030686F"/>
    <w:rsid w:val="0031131D"/>
    <w:rsid w:val="00311B34"/>
    <w:rsid w:val="0031297E"/>
    <w:rsid w:val="0031370B"/>
    <w:rsid w:val="00314B26"/>
    <w:rsid w:val="00317ACD"/>
    <w:rsid w:val="00320DEC"/>
    <w:rsid w:val="00320F87"/>
    <w:rsid w:val="00322800"/>
    <w:rsid w:val="003239B0"/>
    <w:rsid w:val="003249CF"/>
    <w:rsid w:val="003254B7"/>
    <w:rsid w:val="00326F1C"/>
    <w:rsid w:val="00327CE2"/>
    <w:rsid w:val="00332EAF"/>
    <w:rsid w:val="00333BFB"/>
    <w:rsid w:val="0033448E"/>
    <w:rsid w:val="0033565D"/>
    <w:rsid w:val="003359B6"/>
    <w:rsid w:val="00336AAA"/>
    <w:rsid w:val="00342E9A"/>
    <w:rsid w:val="00342F6C"/>
    <w:rsid w:val="00344028"/>
    <w:rsid w:val="003467F2"/>
    <w:rsid w:val="00346DE2"/>
    <w:rsid w:val="00346F52"/>
    <w:rsid w:val="00347262"/>
    <w:rsid w:val="0034745A"/>
    <w:rsid w:val="00347486"/>
    <w:rsid w:val="00347AA0"/>
    <w:rsid w:val="003501A1"/>
    <w:rsid w:val="00350646"/>
    <w:rsid w:val="00352946"/>
    <w:rsid w:val="00352EE2"/>
    <w:rsid w:val="00352FA0"/>
    <w:rsid w:val="00355F13"/>
    <w:rsid w:val="003565C9"/>
    <w:rsid w:val="00356608"/>
    <w:rsid w:val="00357343"/>
    <w:rsid w:val="00361C81"/>
    <w:rsid w:val="00362DEE"/>
    <w:rsid w:val="00363DD6"/>
    <w:rsid w:val="00363E5B"/>
    <w:rsid w:val="003646B8"/>
    <w:rsid w:val="00366034"/>
    <w:rsid w:val="0036642B"/>
    <w:rsid w:val="00367BD7"/>
    <w:rsid w:val="00370C41"/>
    <w:rsid w:val="0037156E"/>
    <w:rsid w:val="00371FC1"/>
    <w:rsid w:val="003723A4"/>
    <w:rsid w:val="003737A2"/>
    <w:rsid w:val="0037445B"/>
    <w:rsid w:val="00374FBE"/>
    <w:rsid w:val="003752B0"/>
    <w:rsid w:val="003768A2"/>
    <w:rsid w:val="003772D2"/>
    <w:rsid w:val="00377307"/>
    <w:rsid w:val="00377453"/>
    <w:rsid w:val="00382580"/>
    <w:rsid w:val="00385368"/>
    <w:rsid w:val="0038543D"/>
    <w:rsid w:val="00387688"/>
    <w:rsid w:val="003903D5"/>
    <w:rsid w:val="00390904"/>
    <w:rsid w:val="00390F62"/>
    <w:rsid w:val="00391E90"/>
    <w:rsid w:val="00392ED9"/>
    <w:rsid w:val="00393B9C"/>
    <w:rsid w:val="003950D9"/>
    <w:rsid w:val="003953C3"/>
    <w:rsid w:val="003A1EBC"/>
    <w:rsid w:val="003A25BC"/>
    <w:rsid w:val="003A445C"/>
    <w:rsid w:val="003A527F"/>
    <w:rsid w:val="003A6B17"/>
    <w:rsid w:val="003A7998"/>
    <w:rsid w:val="003A7E9A"/>
    <w:rsid w:val="003B1348"/>
    <w:rsid w:val="003B5E79"/>
    <w:rsid w:val="003B6F09"/>
    <w:rsid w:val="003C06C2"/>
    <w:rsid w:val="003C23C1"/>
    <w:rsid w:val="003C25A2"/>
    <w:rsid w:val="003C291A"/>
    <w:rsid w:val="003C3B99"/>
    <w:rsid w:val="003D2F7C"/>
    <w:rsid w:val="003D3C54"/>
    <w:rsid w:val="003D3F48"/>
    <w:rsid w:val="003D46BE"/>
    <w:rsid w:val="003D51EA"/>
    <w:rsid w:val="003D5C8D"/>
    <w:rsid w:val="003D5D03"/>
    <w:rsid w:val="003E0373"/>
    <w:rsid w:val="003E0A30"/>
    <w:rsid w:val="003E17AB"/>
    <w:rsid w:val="003E1E16"/>
    <w:rsid w:val="003E5654"/>
    <w:rsid w:val="003F053D"/>
    <w:rsid w:val="003F0E8E"/>
    <w:rsid w:val="003F1066"/>
    <w:rsid w:val="003F15EB"/>
    <w:rsid w:val="003F188A"/>
    <w:rsid w:val="003F1CDE"/>
    <w:rsid w:val="003F1D7F"/>
    <w:rsid w:val="003F281E"/>
    <w:rsid w:val="003F2823"/>
    <w:rsid w:val="003F2911"/>
    <w:rsid w:val="003F3334"/>
    <w:rsid w:val="003F4452"/>
    <w:rsid w:val="003F47B3"/>
    <w:rsid w:val="003F5060"/>
    <w:rsid w:val="003F5463"/>
    <w:rsid w:val="003F590D"/>
    <w:rsid w:val="003F692D"/>
    <w:rsid w:val="003F6F27"/>
    <w:rsid w:val="00400032"/>
    <w:rsid w:val="00400562"/>
    <w:rsid w:val="004009EC"/>
    <w:rsid w:val="00400B1A"/>
    <w:rsid w:val="00400B9D"/>
    <w:rsid w:val="00400D95"/>
    <w:rsid w:val="004010E8"/>
    <w:rsid w:val="00402A3F"/>
    <w:rsid w:val="00403194"/>
    <w:rsid w:val="00403DB7"/>
    <w:rsid w:val="0040463A"/>
    <w:rsid w:val="00404DAD"/>
    <w:rsid w:val="00405E95"/>
    <w:rsid w:val="004139CD"/>
    <w:rsid w:val="00414B0A"/>
    <w:rsid w:val="004154B5"/>
    <w:rsid w:val="004157DA"/>
    <w:rsid w:val="00415E10"/>
    <w:rsid w:val="00415E47"/>
    <w:rsid w:val="0041642E"/>
    <w:rsid w:val="00416835"/>
    <w:rsid w:val="0041767A"/>
    <w:rsid w:val="00417D7A"/>
    <w:rsid w:val="0042048D"/>
    <w:rsid w:val="00420AEB"/>
    <w:rsid w:val="004236FA"/>
    <w:rsid w:val="00423852"/>
    <w:rsid w:val="00424C41"/>
    <w:rsid w:val="00424EAD"/>
    <w:rsid w:val="004276E4"/>
    <w:rsid w:val="004278BF"/>
    <w:rsid w:val="004312B6"/>
    <w:rsid w:val="004352AF"/>
    <w:rsid w:val="004362CB"/>
    <w:rsid w:val="0043699F"/>
    <w:rsid w:val="00441D72"/>
    <w:rsid w:val="004422ED"/>
    <w:rsid w:val="00443329"/>
    <w:rsid w:val="004439E3"/>
    <w:rsid w:val="00443EA4"/>
    <w:rsid w:val="00444111"/>
    <w:rsid w:val="004457CF"/>
    <w:rsid w:val="00447B7C"/>
    <w:rsid w:val="00450113"/>
    <w:rsid w:val="00451238"/>
    <w:rsid w:val="00452F2E"/>
    <w:rsid w:val="00453091"/>
    <w:rsid w:val="00453B9E"/>
    <w:rsid w:val="00454023"/>
    <w:rsid w:val="00454DFC"/>
    <w:rsid w:val="004567DE"/>
    <w:rsid w:val="004572C5"/>
    <w:rsid w:val="00457CDF"/>
    <w:rsid w:val="00460A8E"/>
    <w:rsid w:val="004611D2"/>
    <w:rsid w:val="00461B72"/>
    <w:rsid w:val="00462E91"/>
    <w:rsid w:val="00465CDB"/>
    <w:rsid w:val="004673E3"/>
    <w:rsid w:val="0046787C"/>
    <w:rsid w:val="00470E2C"/>
    <w:rsid w:val="0047227A"/>
    <w:rsid w:val="004727D4"/>
    <w:rsid w:val="00473895"/>
    <w:rsid w:val="00475FFA"/>
    <w:rsid w:val="0047712E"/>
    <w:rsid w:val="0047713A"/>
    <w:rsid w:val="00477367"/>
    <w:rsid w:val="00486F61"/>
    <w:rsid w:val="00486FF7"/>
    <w:rsid w:val="004875B8"/>
    <w:rsid w:val="00490359"/>
    <w:rsid w:val="00490689"/>
    <w:rsid w:val="0049383E"/>
    <w:rsid w:val="00493F69"/>
    <w:rsid w:val="0049439B"/>
    <w:rsid w:val="00496075"/>
    <w:rsid w:val="004970F3"/>
    <w:rsid w:val="004A08BF"/>
    <w:rsid w:val="004A0BC0"/>
    <w:rsid w:val="004A2077"/>
    <w:rsid w:val="004A21D3"/>
    <w:rsid w:val="004A3E3F"/>
    <w:rsid w:val="004A5122"/>
    <w:rsid w:val="004A556B"/>
    <w:rsid w:val="004A636D"/>
    <w:rsid w:val="004B0501"/>
    <w:rsid w:val="004B0B4A"/>
    <w:rsid w:val="004B109B"/>
    <w:rsid w:val="004B2745"/>
    <w:rsid w:val="004B3216"/>
    <w:rsid w:val="004B47F1"/>
    <w:rsid w:val="004B482B"/>
    <w:rsid w:val="004B5353"/>
    <w:rsid w:val="004C123D"/>
    <w:rsid w:val="004C24F9"/>
    <w:rsid w:val="004C333F"/>
    <w:rsid w:val="004C4556"/>
    <w:rsid w:val="004C498E"/>
    <w:rsid w:val="004C518F"/>
    <w:rsid w:val="004C6B64"/>
    <w:rsid w:val="004C7FBC"/>
    <w:rsid w:val="004D028B"/>
    <w:rsid w:val="004D087B"/>
    <w:rsid w:val="004D1227"/>
    <w:rsid w:val="004D22ED"/>
    <w:rsid w:val="004D2341"/>
    <w:rsid w:val="004D2E13"/>
    <w:rsid w:val="004D3100"/>
    <w:rsid w:val="004D38AD"/>
    <w:rsid w:val="004D3FF7"/>
    <w:rsid w:val="004D4B62"/>
    <w:rsid w:val="004D577C"/>
    <w:rsid w:val="004D5D1A"/>
    <w:rsid w:val="004D71F0"/>
    <w:rsid w:val="004D72B6"/>
    <w:rsid w:val="004E0462"/>
    <w:rsid w:val="004E0EE0"/>
    <w:rsid w:val="004E13B8"/>
    <w:rsid w:val="004E24B9"/>
    <w:rsid w:val="004F0AE6"/>
    <w:rsid w:val="004F17F3"/>
    <w:rsid w:val="004F1975"/>
    <w:rsid w:val="004F1D3E"/>
    <w:rsid w:val="004F4AAA"/>
    <w:rsid w:val="004F512B"/>
    <w:rsid w:val="004F523C"/>
    <w:rsid w:val="004F5AA8"/>
    <w:rsid w:val="005010BA"/>
    <w:rsid w:val="00501E3A"/>
    <w:rsid w:val="00501EBB"/>
    <w:rsid w:val="00502781"/>
    <w:rsid w:val="00502E1A"/>
    <w:rsid w:val="005043FF"/>
    <w:rsid w:val="00504CA1"/>
    <w:rsid w:val="00504F9C"/>
    <w:rsid w:val="00505623"/>
    <w:rsid w:val="0050591D"/>
    <w:rsid w:val="005061D8"/>
    <w:rsid w:val="00512DEA"/>
    <w:rsid w:val="00515D79"/>
    <w:rsid w:val="00516D87"/>
    <w:rsid w:val="00516F9D"/>
    <w:rsid w:val="00517451"/>
    <w:rsid w:val="00520AE4"/>
    <w:rsid w:val="00520FC4"/>
    <w:rsid w:val="005212E0"/>
    <w:rsid w:val="00523789"/>
    <w:rsid w:val="00525904"/>
    <w:rsid w:val="00526520"/>
    <w:rsid w:val="005268A2"/>
    <w:rsid w:val="00526CBD"/>
    <w:rsid w:val="00530FC8"/>
    <w:rsid w:val="00531203"/>
    <w:rsid w:val="00531310"/>
    <w:rsid w:val="00531D92"/>
    <w:rsid w:val="00533167"/>
    <w:rsid w:val="00534569"/>
    <w:rsid w:val="0053527B"/>
    <w:rsid w:val="00536EFA"/>
    <w:rsid w:val="00541154"/>
    <w:rsid w:val="00542393"/>
    <w:rsid w:val="00542899"/>
    <w:rsid w:val="00543989"/>
    <w:rsid w:val="00543B75"/>
    <w:rsid w:val="00545197"/>
    <w:rsid w:val="00545D65"/>
    <w:rsid w:val="005476A1"/>
    <w:rsid w:val="00550CBC"/>
    <w:rsid w:val="00551B36"/>
    <w:rsid w:val="005528EA"/>
    <w:rsid w:val="00552E3C"/>
    <w:rsid w:val="00553647"/>
    <w:rsid w:val="005555F9"/>
    <w:rsid w:val="00555984"/>
    <w:rsid w:val="0055632C"/>
    <w:rsid w:val="00561199"/>
    <w:rsid w:val="00562048"/>
    <w:rsid w:val="0056460B"/>
    <w:rsid w:val="005646EF"/>
    <w:rsid w:val="0056478F"/>
    <w:rsid w:val="00565F5E"/>
    <w:rsid w:val="005669B8"/>
    <w:rsid w:val="005716E5"/>
    <w:rsid w:val="005728FD"/>
    <w:rsid w:val="005731BC"/>
    <w:rsid w:val="005745A2"/>
    <w:rsid w:val="00574AF0"/>
    <w:rsid w:val="005754C0"/>
    <w:rsid w:val="005754FE"/>
    <w:rsid w:val="005758AD"/>
    <w:rsid w:val="00575BAA"/>
    <w:rsid w:val="00577D30"/>
    <w:rsid w:val="00580FCF"/>
    <w:rsid w:val="005810C1"/>
    <w:rsid w:val="005811CE"/>
    <w:rsid w:val="0058132E"/>
    <w:rsid w:val="00581EC6"/>
    <w:rsid w:val="00582D9C"/>
    <w:rsid w:val="0058377A"/>
    <w:rsid w:val="00583C0D"/>
    <w:rsid w:val="005842F7"/>
    <w:rsid w:val="00584967"/>
    <w:rsid w:val="005856C5"/>
    <w:rsid w:val="00585EBC"/>
    <w:rsid w:val="005867EF"/>
    <w:rsid w:val="00590D40"/>
    <w:rsid w:val="0059169B"/>
    <w:rsid w:val="00593EF1"/>
    <w:rsid w:val="00595B4B"/>
    <w:rsid w:val="00596EBA"/>
    <w:rsid w:val="00597563"/>
    <w:rsid w:val="00597E32"/>
    <w:rsid w:val="005A04ED"/>
    <w:rsid w:val="005A3A05"/>
    <w:rsid w:val="005A3D13"/>
    <w:rsid w:val="005A4BA8"/>
    <w:rsid w:val="005A4CD6"/>
    <w:rsid w:val="005A7A48"/>
    <w:rsid w:val="005B2D70"/>
    <w:rsid w:val="005B4761"/>
    <w:rsid w:val="005B5025"/>
    <w:rsid w:val="005B5D21"/>
    <w:rsid w:val="005B7090"/>
    <w:rsid w:val="005B78C3"/>
    <w:rsid w:val="005B7E83"/>
    <w:rsid w:val="005C14B3"/>
    <w:rsid w:val="005C2FF1"/>
    <w:rsid w:val="005C37EF"/>
    <w:rsid w:val="005C3A0D"/>
    <w:rsid w:val="005C44E4"/>
    <w:rsid w:val="005C765C"/>
    <w:rsid w:val="005D0703"/>
    <w:rsid w:val="005D32AE"/>
    <w:rsid w:val="005D3534"/>
    <w:rsid w:val="005D39A5"/>
    <w:rsid w:val="005D3C27"/>
    <w:rsid w:val="005D42C2"/>
    <w:rsid w:val="005D5443"/>
    <w:rsid w:val="005D61A1"/>
    <w:rsid w:val="005D6314"/>
    <w:rsid w:val="005D7310"/>
    <w:rsid w:val="005D7835"/>
    <w:rsid w:val="005D7E73"/>
    <w:rsid w:val="005D7E7E"/>
    <w:rsid w:val="005E04E7"/>
    <w:rsid w:val="005E2D75"/>
    <w:rsid w:val="005E2FA9"/>
    <w:rsid w:val="005E3F7D"/>
    <w:rsid w:val="005E689A"/>
    <w:rsid w:val="005E754C"/>
    <w:rsid w:val="005F1580"/>
    <w:rsid w:val="005F18BE"/>
    <w:rsid w:val="005F2366"/>
    <w:rsid w:val="005F3ED0"/>
    <w:rsid w:val="005F5C4B"/>
    <w:rsid w:val="005F6B61"/>
    <w:rsid w:val="00602404"/>
    <w:rsid w:val="006026F4"/>
    <w:rsid w:val="00603999"/>
    <w:rsid w:val="006044FA"/>
    <w:rsid w:val="00604523"/>
    <w:rsid w:val="0060515E"/>
    <w:rsid w:val="0060557D"/>
    <w:rsid w:val="0060679A"/>
    <w:rsid w:val="00607177"/>
    <w:rsid w:val="00607A02"/>
    <w:rsid w:val="00611569"/>
    <w:rsid w:val="00614BDB"/>
    <w:rsid w:val="00617666"/>
    <w:rsid w:val="00620BFB"/>
    <w:rsid w:val="006242D0"/>
    <w:rsid w:val="00624653"/>
    <w:rsid w:val="006314CA"/>
    <w:rsid w:val="00631712"/>
    <w:rsid w:val="006317B3"/>
    <w:rsid w:val="006321EC"/>
    <w:rsid w:val="0063312F"/>
    <w:rsid w:val="00634561"/>
    <w:rsid w:val="00634B55"/>
    <w:rsid w:val="006401DB"/>
    <w:rsid w:val="00640B60"/>
    <w:rsid w:val="0064197C"/>
    <w:rsid w:val="006422D6"/>
    <w:rsid w:val="00643471"/>
    <w:rsid w:val="00644A17"/>
    <w:rsid w:val="00644E53"/>
    <w:rsid w:val="00646A27"/>
    <w:rsid w:val="00646C08"/>
    <w:rsid w:val="0065039F"/>
    <w:rsid w:val="006504B2"/>
    <w:rsid w:val="00651229"/>
    <w:rsid w:val="00652F0F"/>
    <w:rsid w:val="00654003"/>
    <w:rsid w:val="006542EF"/>
    <w:rsid w:val="006543A6"/>
    <w:rsid w:val="00654443"/>
    <w:rsid w:val="00654759"/>
    <w:rsid w:val="006547D8"/>
    <w:rsid w:val="00654A1B"/>
    <w:rsid w:val="00654AAB"/>
    <w:rsid w:val="00655499"/>
    <w:rsid w:val="00655F17"/>
    <w:rsid w:val="00656F69"/>
    <w:rsid w:val="00660AB3"/>
    <w:rsid w:val="00661564"/>
    <w:rsid w:val="00661CA9"/>
    <w:rsid w:val="00662A98"/>
    <w:rsid w:val="00664620"/>
    <w:rsid w:val="00665CB1"/>
    <w:rsid w:val="00665E4A"/>
    <w:rsid w:val="00667260"/>
    <w:rsid w:val="00667352"/>
    <w:rsid w:val="00672DDF"/>
    <w:rsid w:val="006745CA"/>
    <w:rsid w:val="0067479C"/>
    <w:rsid w:val="00674FC5"/>
    <w:rsid w:val="006753CC"/>
    <w:rsid w:val="00677135"/>
    <w:rsid w:val="00677B82"/>
    <w:rsid w:val="00681443"/>
    <w:rsid w:val="00681460"/>
    <w:rsid w:val="00682544"/>
    <w:rsid w:val="006826A3"/>
    <w:rsid w:val="00684DBB"/>
    <w:rsid w:val="00692B77"/>
    <w:rsid w:val="00692EB8"/>
    <w:rsid w:val="006965E4"/>
    <w:rsid w:val="00696AF4"/>
    <w:rsid w:val="006A0FCD"/>
    <w:rsid w:val="006A2378"/>
    <w:rsid w:val="006A372D"/>
    <w:rsid w:val="006A4771"/>
    <w:rsid w:val="006A5D6D"/>
    <w:rsid w:val="006A5EA4"/>
    <w:rsid w:val="006A6AD1"/>
    <w:rsid w:val="006A7E30"/>
    <w:rsid w:val="006B0043"/>
    <w:rsid w:val="006B036F"/>
    <w:rsid w:val="006B0A6D"/>
    <w:rsid w:val="006B0CDE"/>
    <w:rsid w:val="006B0FEC"/>
    <w:rsid w:val="006B1444"/>
    <w:rsid w:val="006B19CE"/>
    <w:rsid w:val="006B3F1F"/>
    <w:rsid w:val="006B41E0"/>
    <w:rsid w:val="006B4608"/>
    <w:rsid w:val="006B4C55"/>
    <w:rsid w:val="006B56BF"/>
    <w:rsid w:val="006B6132"/>
    <w:rsid w:val="006B61BE"/>
    <w:rsid w:val="006B7BAF"/>
    <w:rsid w:val="006C1113"/>
    <w:rsid w:val="006C114D"/>
    <w:rsid w:val="006C180F"/>
    <w:rsid w:val="006C28E3"/>
    <w:rsid w:val="006C60EF"/>
    <w:rsid w:val="006C6A5B"/>
    <w:rsid w:val="006C6BE9"/>
    <w:rsid w:val="006C7679"/>
    <w:rsid w:val="006C7DF2"/>
    <w:rsid w:val="006D040C"/>
    <w:rsid w:val="006D043D"/>
    <w:rsid w:val="006D1490"/>
    <w:rsid w:val="006D15D1"/>
    <w:rsid w:val="006D216E"/>
    <w:rsid w:val="006D2D55"/>
    <w:rsid w:val="006D3577"/>
    <w:rsid w:val="006D3B74"/>
    <w:rsid w:val="006D4E42"/>
    <w:rsid w:val="006D548A"/>
    <w:rsid w:val="006D690D"/>
    <w:rsid w:val="006D6ABA"/>
    <w:rsid w:val="006D798C"/>
    <w:rsid w:val="006E0A06"/>
    <w:rsid w:val="006E0A57"/>
    <w:rsid w:val="006E39B0"/>
    <w:rsid w:val="006E464C"/>
    <w:rsid w:val="006E4F15"/>
    <w:rsid w:val="006F10E4"/>
    <w:rsid w:val="006F13ED"/>
    <w:rsid w:val="006F1A1F"/>
    <w:rsid w:val="006F33DF"/>
    <w:rsid w:val="006F502D"/>
    <w:rsid w:val="006F5F00"/>
    <w:rsid w:val="006F76F9"/>
    <w:rsid w:val="00701314"/>
    <w:rsid w:val="007014E8"/>
    <w:rsid w:val="00701B8F"/>
    <w:rsid w:val="00701F97"/>
    <w:rsid w:val="0070245E"/>
    <w:rsid w:val="00705011"/>
    <w:rsid w:val="00705DC6"/>
    <w:rsid w:val="00705FF3"/>
    <w:rsid w:val="007156D5"/>
    <w:rsid w:val="00715ABF"/>
    <w:rsid w:val="00715EA6"/>
    <w:rsid w:val="00716B28"/>
    <w:rsid w:val="00716D88"/>
    <w:rsid w:val="00717737"/>
    <w:rsid w:val="007217F3"/>
    <w:rsid w:val="00721B05"/>
    <w:rsid w:val="00721B68"/>
    <w:rsid w:val="007222D2"/>
    <w:rsid w:val="007241B1"/>
    <w:rsid w:val="00724498"/>
    <w:rsid w:val="007246FD"/>
    <w:rsid w:val="00725107"/>
    <w:rsid w:val="00725237"/>
    <w:rsid w:val="0072560C"/>
    <w:rsid w:val="00725FFE"/>
    <w:rsid w:val="00726674"/>
    <w:rsid w:val="00726D8B"/>
    <w:rsid w:val="00731779"/>
    <w:rsid w:val="0073248F"/>
    <w:rsid w:val="00732C9E"/>
    <w:rsid w:val="00733FC1"/>
    <w:rsid w:val="0073444C"/>
    <w:rsid w:val="007347A2"/>
    <w:rsid w:val="00734E13"/>
    <w:rsid w:val="00736F65"/>
    <w:rsid w:val="00737D35"/>
    <w:rsid w:val="007405ED"/>
    <w:rsid w:val="00742839"/>
    <w:rsid w:val="00742A74"/>
    <w:rsid w:val="007437D5"/>
    <w:rsid w:val="00743841"/>
    <w:rsid w:val="00744D4B"/>
    <w:rsid w:val="0074528B"/>
    <w:rsid w:val="0074572C"/>
    <w:rsid w:val="00745CE9"/>
    <w:rsid w:val="0074611D"/>
    <w:rsid w:val="00746652"/>
    <w:rsid w:val="0074677A"/>
    <w:rsid w:val="00746B4B"/>
    <w:rsid w:val="00747A35"/>
    <w:rsid w:val="00750EEF"/>
    <w:rsid w:val="00753E82"/>
    <w:rsid w:val="00754E2E"/>
    <w:rsid w:val="00755736"/>
    <w:rsid w:val="00755D7C"/>
    <w:rsid w:val="00755E73"/>
    <w:rsid w:val="007568A0"/>
    <w:rsid w:val="00757801"/>
    <w:rsid w:val="00760211"/>
    <w:rsid w:val="00760555"/>
    <w:rsid w:val="00762AA9"/>
    <w:rsid w:val="007638D8"/>
    <w:rsid w:val="0076490E"/>
    <w:rsid w:val="00765E1F"/>
    <w:rsid w:val="00765F78"/>
    <w:rsid w:val="00771824"/>
    <w:rsid w:val="007727E8"/>
    <w:rsid w:val="00772EB8"/>
    <w:rsid w:val="00775B9F"/>
    <w:rsid w:val="0077726E"/>
    <w:rsid w:val="00777786"/>
    <w:rsid w:val="007802CA"/>
    <w:rsid w:val="00781682"/>
    <w:rsid w:val="00783438"/>
    <w:rsid w:val="007839B1"/>
    <w:rsid w:val="007865F5"/>
    <w:rsid w:val="0078693C"/>
    <w:rsid w:val="00786B5E"/>
    <w:rsid w:val="00791077"/>
    <w:rsid w:val="00796569"/>
    <w:rsid w:val="00796729"/>
    <w:rsid w:val="007A1BDE"/>
    <w:rsid w:val="007A270D"/>
    <w:rsid w:val="007A64A5"/>
    <w:rsid w:val="007A64EA"/>
    <w:rsid w:val="007B2123"/>
    <w:rsid w:val="007B2681"/>
    <w:rsid w:val="007B396A"/>
    <w:rsid w:val="007B5BA5"/>
    <w:rsid w:val="007B705E"/>
    <w:rsid w:val="007C0164"/>
    <w:rsid w:val="007C07A3"/>
    <w:rsid w:val="007C0B2A"/>
    <w:rsid w:val="007C3492"/>
    <w:rsid w:val="007C547B"/>
    <w:rsid w:val="007C576C"/>
    <w:rsid w:val="007C7569"/>
    <w:rsid w:val="007D2A3D"/>
    <w:rsid w:val="007D2B9A"/>
    <w:rsid w:val="007D406B"/>
    <w:rsid w:val="007D59A9"/>
    <w:rsid w:val="007D5E6A"/>
    <w:rsid w:val="007D604F"/>
    <w:rsid w:val="007D6E34"/>
    <w:rsid w:val="007D6F21"/>
    <w:rsid w:val="007E0710"/>
    <w:rsid w:val="007E0972"/>
    <w:rsid w:val="007E515C"/>
    <w:rsid w:val="007E5BC6"/>
    <w:rsid w:val="007E6054"/>
    <w:rsid w:val="007E6FB0"/>
    <w:rsid w:val="007E7446"/>
    <w:rsid w:val="007E7DB3"/>
    <w:rsid w:val="007F156A"/>
    <w:rsid w:val="007F2E93"/>
    <w:rsid w:val="007F3212"/>
    <w:rsid w:val="007F3DAA"/>
    <w:rsid w:val="007F4AAB"/>
    <w:rsid w:val="007F5392"/>
    <w:rsid w:val="007F5D17"/>
    <w:rsid w:val="007F6328"/>
    <w:rsid w:val="007F71DB"/>
    <w:rsid w:val="00800F49"/>
    <w:rsid w:val="00801A11"/>
    <w:rsid w:val="008020C5"/>
    <w:rsid w:val="008040F8"/>
    <w:rsid w:val="0080527D"/>
    <w:rsid w:val="00805306"/>
    <w:rsid w:val="00805586"/>
    <w:rsid w:val="008062D0"/>
    <w:rsid w:val="008117E4"/>
    <w:rsid w:val="00812DBC"/>
    <w:rsid w:val="008137B5"/>
    <w:rsid w:val="008138CF"/>
    <w:rsid w:val="00813BA0"/>
    <w:rsid w:val="00814750"/>
    <w:rsid w:val="00817618"/>
    <w:rsid w:val="0082119F"/>
    <w:rsid w:val="0082349A"/>
    <w:rsid w:val="008234F0"/>
    <w:rsid w:val="00824F42"/>
    <w:rsid w:val="00825650"/>
    <w:rsid w:val="008256FF"/>
    <w:rsid w:val="0082679C"/>
    <w:rsid w:val="0082691F"/>
    <w:rsid w:val="00826DEE"/>
    <w:rsid w:val="00830138"/>
    <w:rsid w:val="00830D1C"/>
    <w:rsid w:val="00834F64"/>
    <w:rsid w:val="0083595E"/>
    <w:rsid w:val="008366EB"/>
    <w:rsid w:val="00837621"/>
    <w:rsid w:val="00841FCC"/>
    <w:rsid w:val="00842040"/>
    <w:rsid w:val="00842EC3"/>
    <w:rsid w:val="0084384D"/>
    <w:rsid w:val="0084537E"/>
    <w:rsid w:val="008456B7"/>
    <w:rsid w:val="008474E7"/>
    <w:rsid w:val="00850996"/>
    <w:rsid w:val="0085171E"/>
    <w:rsid w:val="0085183E"/>
    <w:rsid w:val="00851A86"/>
    <w:rsid w:val="00851F23"/>
    <w:rsid w:val="00851FFD"/>
    <w:rsid w:val="00852215"/>
    <w:rsid w:val="008542E2"/>
    <w:rsid w:val="00854AA3"/>
    <w:rsid w:val="00854B83"/>
    <w:rsid w:val="00855262"/>
    <w:rsid w:val="00856B65"/>
    <w:rsid w:val="0086110F"/>
    <w:rsid w:val="00862873"/>
    <w:rsid w:val="00863406"/>
    <w:rsid w:val="0086509E"/>
    <w:rsid w:val="008657A6"/>
    <w:rsid w:val="00867528"/>
    <w:rsid w:val="008716A2"/>
    <w:rsid w:val="00874DB3"/>
    <w:rsid w:val="00875648"/>
    <w:rsid w:val="00875C76"/>
    <w:rsid w:val="00883CA4"/>
    <w:rsid w:val="0088403A"/>
    <w:rsid w:val="008841A7"/>
    <w:rsid w:val="008853E7"/>
    <w:rsid w:val="00885454"/>
    <w:rsid w:val="0088650A"/>
    <w:rsid w:val="008877CA"/>
    <w:rsid w:val="00887992"/>
    <w:rsid w:val="00890DCA"/>
    <w:rsid w:val="008912C9"/>
    <w:rsid w:val="008918FB"/>
    <w:rsid w:val="00891CDD"/>
    <w:rsid w:val="00893292"/>
    <w:rsid w:val="00893B7D"/>
    <w:rsid w:val="00897A3B"/>
    <w:rsid w:val="008A1368"/>
    <w:rsid w:val="008A1963"/>
    <w:rsid w:val="008A2ECE"/>
    <w:rsid w:val="008A3DB9"/>
    <w:rsid w:val="008A4199"/>
    <w:rsid w:val="008A5FC7"/>
    <w:rsid w:val="008A6F7A"/>
    <w:rsid w:val="008B0A56"/>
    <w:rsid w:val="008B0D88"/>
    <w:rsid w:val="008B24BB"/>
    <w:rsid w:val="008B38C6"/>
    <w:rsid w:val="008B3B90"/>
    <w:rsid w:val="008B4F26"/>
    <w:rsid w:val="008B544A"/>
    <w:rsid w:val="008B6600"/>
    <w:rsid w:val="008B6867"/>
    <w:rsid w:val="008B77A6"/>
    <w:rsid w:val="008B7EA5"/>
    <w:rsid w:val="008C0851"/>
    <w:rsid w:val="008C297B"/>
    <w:rsid w:val="008C2FB4"/>
    <w:rsid w:val="008C3B87"/>
    <w:rsid w:val="008C3FE1"/>
    <w:rsid w:val="008C447A"/>
    <w:rsid w:val="008D02C5"/>
    <w:rsid w:val="008D07F4"/>
    <w:rsid w:val="008D21EE"/>
    <w:rsid w:val="008D23D3"/>
    <w:rsid w:val="008D452F"/>
    <w:rsid w:val="008D6D0D"/>
    <w:rsid w:val="008E15EC"/>
    <w:rsid w:val="008E1CBB"/>
    <w:rsid w:val="008E1E8D"/>
    <w:rsid w:val="008E300E"/>
    <w:rsid w:val="008E354B"/>
    <w:rsid w:val="008E4775"/>
    <w:rsid w:val="008E4CA9"/>
    <w:rsid w:val="008E5D80"/>
    <w:rsid w:val="008E6D42"/>
    <w:rsid w:val="008F0D63"/>
    <w:rsid w:val="008F0FEA"/>
    <w:rsid w:val="008F4A3C"/>
    <w:rsid w:val="008F520C"/>
    <w:rsid w:val="008F5B12"/>
    <w:rsid w:val="008F6877"/>
    <w:rsid w:val="008F6E2F"/>
    <w:rsid w:val="008F72B5"/>
    <w:rsid w:val="008F7E58"/>
    <w:rsid w:val="00902050"/>
    <w:rsid w:val="009023C3"/>
    <w:rsid w:val="00903362"/>
    <w:rsid w:val="009061F2"/>
    <w:rsid w:val="00906599"/>
    <w:rsid w:val="00910889"/>
    <w:rsid w:val="00910B80"/>
    <w:rsid w:val="009116E5"/>
    <w:rsid w:val="00911B5E"/>
    <w:rsid w:val="00911E58"/>
    <w:rsid w:val="00912B3B"/>
    <w:rsid w:val="0091329A"/>
    <w:rsid w:val="00913830"/>
    <w:rsid w:val="009140CA"/>
    <w:rsid w:val="00915AE2"/>
    <w:rsid w:val="009167E9"/>
    <w:rsid w:val="00921145"/>
    <w:rsid w:val="00921D1B"/>
    <w:rsid w:val="00922719"/>
    <w:rsid w:val="00922A76"/>
    <w:rsid w:val="00922E79"/>
    <w:rsid w:val="00923A5F"/>
    <w:rsid w:val="009256E2"/>
    <w:rsid w:val="009258ED"/>
    <w:rsid w:val="00933CB8"/>
    <w:rsid w:val="0093478A"/>
    <w:rsid w:val="009352F6"/>
    <w:rsid w:val="0093533A"/>
    <w:rsid w:val="00935B89"/>
    <w:rsid w:val="00936ACE"/>
    <w:rsid w:val="009379FF"/>
    <w:rsid w:val="00944D60"/>
    <w:rsid w:val="00947B9C"/>
    <w:rsid w:val="00947EFB"/>
    <w:rsid w:val="00952205"/>
    <w:rsid w:val="0095280E"/>
    <w:rsid w:val="00953D80"/>
    <w:rsid w:val="00954196"/>
    <w:rsid w:val="00955134"/>
    <w:rsid w:val="00955407"/>
    <w:rsid w:val="009554CD"/>
    <w:rsid w:val="009567B6"/>
    <w:rsid w:val="009579AF"/>
    <w:rsid w:val="00957DC2"/>
    <w:rsid w:val="0096265E"/>
    <w:rsid w:val="00963A8D"/>
    <w:rsid w:val="00964E0A"/>
    <w:rsid w:val="00965379"/>
    <w:rsid w:val="00965417"/>
    <w:rsid w:val="00965886"/>
    <w:rsid w:val="009659F8"/>
    <w:rsid w:val="009661A1"/>
    <w:rsid w:val="00966ACC"/>
    <w:rsid w:val="00970B57"/>
    <w:rsid w:val="00970FBA"/>
    <w:rsid w:val="009723AD"/>
    <w:rsid w:val="00972B3D"/>
    <w:rsid w:val="009753EB"/>
    <w:rsid w:val="00975C25"/>
    <w:rsid w:val="009768FF"/>
    <w:rsid w:val="00983420"/>
    <w:rsid w:val="00984897"/>
    <w:rsid w:val="0098759B"/>
    <w:rsid w:val="00987827"/>
    <w:rsid w:val="0099027B"/>
    <w:rsid w:val="00990F92"/>
    <w:rsid w:val="0099190D"/>
    <w:rsid w:val="00991BF0"/>
    <w:rsid w:val="00991CAF"/>
    <w:rsid w:val="00993CEC"/>
    <w:rsid w:val="009945C5"/>
    <w:rsid w:val="009962AE"/>
    <w:rsid w:val="00996B66"/>
    <w:rsid w:val="00996FE3"/>
    <w:rsid w:val="0099755E"/>
    <w:rsid w:val="009A0095"/>
    <w:rsid w:val="009A0B5B"/>
    <w:rsid w:val="009A0BBE"/>
    <w:rsid w:val="009A107D"/>
    <w:rsid w:val="009A25F7"/>
    <w:rsid w:val="009B0092"/>
    <w:rsid w:val="009B3DBF"/>
    <w:rsid w:val="009B42A8"/>
    <w:rsid w:val="009B468B"/>
    <w:rsid w:val="009B6902"/>
    <w:rsid w:val="009B7164"/>
    <w:rsid w:val="009C1F93"/>
    <w:rsid w:val="009C2B69"/>
    <w:rsid w:val="009C303E"/>
    <w:rsid w:val="009C5CB2"/>
    <w:rsid w:val="009D24AE"/>
    <w:rsid w:val="009D3D9E"/>
    <w:rsid w:val="009D4184"/>
    <w:rsid w:val="009D5C94"/>
    <w:rsid w:val="009D7C0B"/>
    <w:rsid w:val="009D7CEC"/>
    <w:rsid w:val="009E35C0"/>
    <w:rsid w:val="009E3AEF"/>
    <w:rsid w:val="009E5A60"/>
    <w:rsid w:val="009E65B0"/>
    <w:rsid w:val="009E78F5"/>
    <w:rsid w:val="009F0807"/>
    <w:rsid w:val="009F0EA9"/>
    <w:rsid w:val="009F1235"/>
    <w:rsid w:val="009F1E52"/>
    <w:rsid w:val="009F271D"/>
    <w:rsid w:val="009F3509"/>
    <w:rsid w:val="009F5316"/>
    <w:rsid w:val="009F5677"/>
    <w:rsid w:val="009F5A3C"/>
    <w:rsid w:val="00A0275E"/>
    <w:rsid w:val="00A03F30"/>
    <w:rsid w:val="00A0556D"/>
    <w:rsid w:val="00A0685F"/>
    <w:rsid w:val="00A0751F"/>
    <w:rsid w:val="00A11BC2"/>
    <w:rsid w:val="00A11D26"/>
    <w:rsid w:val="00A12679"/>
    <w:rsid w:val="00A12E58"/>
    <w:rsid w:val="00A13001"/>
    <w:rsid w:val="00A1367F"/>
    <w:rsid w:val="00A136D2"/>
    <w:rsid w:val="00A13EDC"/>
    <w:rsid w:val="00A13F7F"/>
    <w:rsid w:val="00A167E4"/>
    <w:rsid w:val="00A178A0"/>
    <w:rsid w:val="00A20BEB"/>
    <w:rsid w:val="00A2102D"/>
    <w:rsid w:val="00A21308"/>
    <w:rsid w:val="00A213A1"/>
    <w:rsid w:val="00A213BB"/>
    <w:rsid w:val="00A21F0E"/>
    <w:rsid w:val="00A24E3A"/>
    <w:rsid w:val="00A267E1"/>
    <w:rsid w:val="00A27628"/>
    <w:rsid w:val="00A309B8"/>
    <w:rsid w:val="00A3184D"/>
    <w:rsid w:val="00A326B4"/>
    <w:rsid w:val="00A32C02"/>
    <w:rsid w:val="00A32C19"/>
    <w:rsid w:val="00A3587D"/>
    <w:rsid w:val="00A36B13"/>
    <w:rsid w:val="00A37746"/>
    <w:rsid w:val="00A41824"/>
    <w:rsid w:val="00A41F68"/>
    <w:rsid w:val="00A47807"/>
    <w:rsid w:val="00A505F8"/>
    <w:rsid w:val="00A50EF8"/>
    <w:rsid w:val="00A5149C"/>
    <w:rsid w:val="00A5385D"/>
    <w:rsid w:val="00A54026"/>
    <w:rsid w:val="00A54359"/>
    <w:rsid w:val="00A5468B"/>
    <w:rsid w:val="00A572F5"/>
    <w:rsid w:val="00A60085"/>
    <w:rsid w:val="00A60ECF"/>
    <w:rsid w:val="00A624A8"/>
    <w:rsid w:val="00A648BE"/>
    <w:rsid w:val="00A6559C"/>
    <w:rsid w:val="00A65A7B"/>
    <w:rsid w:val="00A66759"/>
    <w:rsid w:val="00A6764E"/>
    <w:rsid w:val="00A67BA6"/>
    <w:rsid w:val="00A70822"/>
    <w:rsid w:val="00A71CFD"/>
    <w:rsid w:val="00A735A0"/>
    <w:rsid w:val="00A74A96"/>
    <w:rsid w:val="00A752E9"/>
    <w:rsid w:val="00A761D1"/>
    <w:rsid w:val="00A7622D"/>
    <w:rsid w:val="00A762AD"/>
    <w:rsid w:val="00A76D73"/>
    <w:rsid w:val="00A77090"/>
    <w:rsid w:val="00A77350"/>
    <w:rsid w:val="00A7784D"/>
    <w:rsid w:val="00A80154"/>
    <w:rsid w:val="00A81AEB"/>
    <w:rsid w:val="00A81BEA"/>
    <w:rsid w:val="00A83810"/>
    <w:rsid w:val="00A84D7D"/>
    <w:rsid w:val="00A85251"/>
    <w:rsid w:val="00A85585"/>
    <w:rsid w:val="00A85B64"/>
    <w:rsid w:val="00A876BC"/>
    <w:rsid w:val="00A87C6E"/>
    <w:rsid w:val="00A90E44"/>
    <w:rsid w:val="00A93263"/>
    <w:rsid w:val="00A9505B"/>
    <w:rsid w:val="00A95EA5"/>
    <w:rsid w:val="00AA237E"/>
    <w:rsid w:val="00AA3CE6"/>
    <w:rsid w:val="00AA5809"/>
    <w:rsid w:val="00AA7BCD"/>
    <w:rsid w:val="00AB03AC"/>
    <w:rsid w:val="00AB1F31"/>
    <w:rsid w:val="00AB258C"/>
    <w:rsid w:val="00AB2ECE"/>
    <w:rsid w:val="00AB5948"/>
    <w:rsid w:val="00AB6C93"/>
    <w:rsid w:val="00AB78E5"/>
    <w:rsid w:val="00AC14CF"/>
    <w:rsid w:val="00AC1F67"/>
    <w:rsid w:val="00AC34B2"/>
    <w:rsid w:val="00AC408B"/>
    <w:rsid w:val="00AC75C7"/>
    <w:rsid w:val="00AC7DB9"/>
    <w:rsid w:val="00AD013E"/>
    <w:rsid w:val="00AD09EF"/>
    <w:rsid w:val="00AD138E"/>
    <w:rsid w:val="00AD14C1"/>
    <w:rsid w:val="00AD223C"/>
    <w:rsid w:val="00AD3FE5"/>
    <w:rsid w:val="00AD4974"/>
    <w:rsid w:val="00AD59E2"/>
    <w:rsid w:val="00AD62EC"/>
    <w:rsid w:val="00AD7231"/>
    <w:rsid w:val="00AD7FD7"/>
    <w:rsid w:val="00AE0F2C"/>
    <w:rsid w:val="00AE1062"/>
    <w:rsid w:val="00AE1222"/>
    <w:rsid w:val="00AE181A"/>
    <w:rsid w:val="00AE1E2E"/>
    <w:rsid w:val="00AE4DBE"/>
    <w:rsid w:val="00AE4EBF"/>
    <w:rsid w:val="00AE5ECD"/>
    <w:rsid w:val="00AE6187"/>
    <w:rsid w:val="00AE7861"/>
    <w:rsid w:val="00AF1B54"/>
    <w:rsid w:val="00AF2337"/>
    <w:rsid w:val="00AF6B1D"/>
    <w:rsid w:val="00AF6EC4"/>
    <w:rsid w:val="00AF7289"/>
    <w:rsid w:val="00AF7338"/>
    <w:rsid w:val="00B0324E"/>
    <w:rsid w:val="00B03E05"/>
    <w:rsid w:val="00B047C5"/>
    <w:rsid w:val="00B04EFE"/>
    <w:rsid w:val="00B0696B"/>
    <w:rsid w:val="00B11508"/>
    <w:rsid w:val="00B12658"/>
    <w:rsid w:val="00B12D4C"/>
    <w:rsid w:val="00B12DA9"/>
    <w:rsid w:val="00B14134"/>
    <w:rsid w:val="00B15FCC"/>
    <w:rsid w:val="00B17E2B"/>
    <w:rsid w:val="00B2339B"/>
    <w:rsid w:val="00B23833"/>
    <w:rsid w:val="00B238BB"/>
    <w:rsid w:val="00B27E17"/>
    <w:rsid w:val="00B27F81"/>
    <w:rsid w:val="00B31E1F"/>
    <w:rsid w:val="00B333F8"/>
    <w:rsid w:val="00B33546"/>
    <w:rsid w:val="00B338D5"/>
    <w:rsid w:val="00B33EA0"/>
    <w:rsid w:val="00B34279"/>
    <w:rsid w:val="00B35582"/>
    <w:rsid w:val="00B35B54"/>
    <w:rsid w:val="00B40749"/>
    <w:rsid w:val="00B41177"/>
    <w:rsid w:val="00B423FF"/>
    <w:rsid w:val="00B436F4"/>
    <w:rsid w:val="00B45D7B"/>
    <w:rsid w:val="00B502AB"/>
    <w:rsid w:val="00B557DA"/>
    <w:rsid w:val="00B56E8B"/>
    <w:rsid w:val="00B57C70"/>
    <w:rsid w:val="00B600E2"/>
    <w:rsid w:val="00B62B47"/>
    <w:rsid w:val="00B631D7"/>
    <w:rsid w:val="00B641BB"/>
    <w:rsid w:val="00B644DE"/>
    <w:rsid w:val="00B6511C"/>
    <w:rsid w:val="00B6637C"/>
    <w:rsid w:val="00B667EC"/>
    <w:rsid w:val="00B66BEC"/>
    <w:rsid w:val="00B704F1"/>
    <w:rsid w:val="00B71263"/>
    <w:rsid w:val="00B72AE5"/>
    <w:rsid w:val="00B730C6"/>
    <w:rsid w:val="00B735DC"/>
    <w:rsid w:val="00B7656F"/>
    <w:rsid w:val="00B778C3"/>
    <w:rsid w:val="00B814D8"/>
    <w:rsid w:val="00B81ED7"/>
    <w:rsid w:val="00B8337A"/>
    <w:rsid w:val="00B83A31"/>
    <w:rsid w:val="00B84C0F"/>
    <w:rsid w:val="00B901AB"/>
    <w:rsid w:val="00B91740"/>
    <w:rsid w:val="00B91A42"/>
    <w:rsid w:val="00B91E96"/>
    <w:rsid w:val="00B93662"/>
    <w:rsid w:val="00B949D6"/>
    <w:rsid w:val="00B95CE4"/>
    <w:rsid w:val="00B968EA"/>
    <w:rsid w:val="00B97F82"/>
    <w:rsid w:val="00BA05B1"/>
    <w:rsid w:val="00BA0A3F"/>
    <w:rsid w:val="00BA5212"/>
    <w:rsid w:val="00BA52BE"/>
    <w:rsid w:val="00BB1B0F"/>
    <w:rsid w:val="00BB2207"/>
    <w:rsid w:val="00BB3383"/>
    <w:rsid w:val="00BB33B8"/>
    <w:rsid w:val="00BB42DD"/>
    <w:rsid w:val="00BB54F2"/>
    <w:rsid w:val="00BB5D5D"/>
    <w:rsid w:val="00BB7263"/>
    <w:rsid w:val="00BC0443"/>
    <w:rsid w:val="00BC0DCC"/>
    <w:rsid w:val="00BC167D"/>
    <w:rsid w:val="00BC2294"/>
    <w:rsid w:val="00BC248B"/>
    <w:rsid w:val="00BC377E"/>
    <w:rsid w:val="00BC39E5"/>
    <w:rsid w:val="00BC3EE5"/>
    <w:rsid w:val="00BC4253"/>
    <w:rsid w:val="00BD1C81"/>
    <w:rsid w:val="00BD2311"/>
    <w:rsid w:val="00BD2A98"/>
    <w:rsid w:val="00BD2F43"/>
    <w:rsid w:val="00BD350C"/>
    <w:rsid w:val="00BD4EFB"/>
    <w:rsid w:val="00BD6D8D"/>
    <w:rsid w:val="00BD7386"/>
    <w:rsid w:val="00BD7FDC"/>
    <w:rsid w:val="00BE039A"/>
    <w:rsid w:val="00BE06F9"/>
    <w:rsid w:val="00BE1573"/>
    <w:rsid w:val="00BE17E6"/>
    <w:rsid w:val="00BE1AA4"/>
    <w:rsid w:val="00BE2F1D"/>
    <w:rsid w:val="00BE4092"/>
    <w:rsid w:val="00BE78C5"/>
    <w:rsid w:val="00BF035E"/>
    <w:rsid w:val="00BF2140"/>
    <w:rsid w:val="00BF39BB"/>
    <w:rsid w:val="00BF3EE8"/>
    <w:rsid w:val="00BF4CEC"/>
    <w:rsid w:val="00BF55C1"/>
    <w:rsid w:val="00BF647F"/>
    <w:rsid w:val="00C007F5"/>
    <w:rsid w:val="00C017F3"/>
    <w:rsid w:val="00C02AD3"/>
    <w:rsid w:val="00C0606C"/>
    <w:rsid w:val="00C07086"/>
    <w:rsid w:val="00C0770A"/>
    <w:rsid w:val="00C12A09"/>
    <w:rsid w:val="00C131C0"/>
    <w:rsid w:val="00C13904"/>
    <w:rsid w:val="00C1400D"/>
    <w:rsid w:val="00C148FC"/>
    <w:rsid w:val="00C1561D"/>
    <w:rsid w:val="00C15B05"/>
    <w:rsid w:val="00C201A7"/>
    <w:rsid w:val="00C245D4"/>
    <w:rsid w:val="00C250D2"/>
    <w:rsid w:val="00C25E3C"/>
    <w:rsid w:val="00C25F48"/>
    <w:rsid w:val="00C26539"/>
    <w:rsid w:val="00C269C9"/>
    <w:rsid w:val="00C30634"/>
    <w:rsid w:val="00C306D8"/>
    <w:rsid w:val="00C3080E"/>
    <w:rsid w:val="00C31922"/>
    <w:rsid w:val="00C31A92"/>
    <w:rsid w:val="00C31B03"/>
    <w:rsid w:val="00C33D75"/>
    <w:rsid w:val="00C33DCF"/>
    <w:rsid w:val="00C34346"/>
    <w:rsid w:val="00C36186"/>
    <w:rsid w:val="00C363D7"/>
    <w:rsid w:val="00C37395"/>
    <w:rsid w:val="00C376D9"/>
    <w:rsid w:val="00C3778D"/>
    <w:rsid w:val="00C379D1"/>
    <w:rsid w:val="00C40A5B"/>
    <w:rsid w:val="00C422CA"/>
    <w:rsid w:val="00C43D52"/>
    <w:rsid w:val="00C44374"/>
    <w:rsid w:val="00C448CA"/>
    <w:rsid w:val="00C44AE1"/>
    <w:rsid w:val="00C46F67"/>
    <w:rsid w:val="00C50789"/>
    <w:rsid w:val="00C50D13"/>
    <w:rsid w:val="00C517F2"/>
    <w:rsid w:val="00C52FA6"/>
    <w:rsid w:val="00C5610B"/>
    <w:rsid w:val="00C61F5A"/>
    <w:rsid w:val="00C63E44"/>
    <w:rsid w:val="00C64068"/>
    <w:rsid w:val="00C64C66"/>
    <w:rsid w:val="00C67D04"/>
    <w:rsid w:val="00C7091A"/>
    <w:rsid w:val="00C70AB8"/>
    <w:rsid w:val="00C70D4D"/>
    <w:rsid w:val="00C71298"/>
    <w:rsid w:val="00C7185F"/>
    <w:rsid w:val="00C71F47"/>
    <w:rsid w:val="00C72E9E"/>
    <w:rsid w:val="00C74351"/>
    <w:rsid w:val="00C74BE4"/>
    <w:rsid w:val="00C77B84"/>
    <w:rsid w:val="00C814D0"/>
    <w:rsid w:val="00C8623C"/>
    <w:rsid w:val="00C862E9"/>
    <w:rsid w:val="00C86327"/>
    <w:rsid w:val="00C877AD"/>
    <w:rsid w:val="00C90CB3"/>
    <w:rsid w:val="00C92EA1"/>
    <w:rsid w:val="00C956D8"/>
    <w:rsid w:val="00C96366"/>
    <w:rsid w:val="00C96394"/>
    <w:rsid w:val="00C96511"/>
    <w:rsid w:val="00C97F4F"/>
    <w:rsid w:val="00CA08C6"/>
    <w:rsid w:val="00CA09BE"/>
    <w:rsid w:val="00CA5C71"/>
    <w:rsid w:val="00CA6037"/>
    <w:rsid w:val="00CA7CAE"/>
    <w:rsid w:val="00CB15BF"/>
    <w:rsid w:val="00CB1BD7"/>
    <w:rsid w:val="00CB2900"/>
    <w:rsid w:val="00CB2F4F"/>
    <w:rsid w:val="00CB4679"/>
    <w:rsid w:val="00CB523C"/>
    <w:rsid w:val="00CC0185"/>
    <w:rsid w:val="00CC05CD"/>
    <w:rsid w:val="00CC132F"/>
    <w:rsid w:val="00CC2445"/>
    <w:rsid w:val="00CC3C7A"/>
    <w:rsid w:val="00CC3CC1"/>
    <w:rsid w:val="00CC3F2E"/>
    <w:rsid w:val="00CC4027"/>
    <w:rsid w:val="00CC4EF8"/>
    <w:rsid w:val="00CD089B"/>
    <w:rsid w:val="00CD2595"/>
    <w:rsid w:val="00CD31D2"/>
    <w:rsid w:val="00CD36EC"/>
    <w:rsid w:val="00CD48CD"/>
    <w:rsid w:val="00CD4D6B"/>
    <w:rsid w:val="00CD5C36"/>
    <w:rsid w:val="00CD671D"/>
    <w:rsid w:val="00CD6856"/>
    <w:rsid w:val="00CD7835"/>
    <w:rsid w:val="00CE06AA"/>
    <w:rsid w:val="00CE1938"/>
    <w:rsid w:val="00CE4D3A"/>
    <w:rsid w:val="00CE5BAE"/>
    <w:rsid w:val="00CE5ECF"/>
    <w:rsid w:val="00CE648E"/>
    <w:rsid w:val="00CE7D2B"/>
    <w:rsid w:val="00CF14DC"/>
    <w:rsid w:val="00CF1527"/>
    <w:rsid w:val="00CF15C7"/>
    <w:rsid w:val="00CF3D95"/>
    <w:rsid w:val="00CF68DE"/>
    <w:rsid w:val="00CF7F09"/>
    <w:rsid w:val="00D00DFF"/>
    <w:rsid w:val="00D03F2B"/>
    <w:rsid w:val="00D06F32"/>
    <w:rsid w:val="00D072CB"/>
    <w:rsid w:val="00D07B05"/>
    <w:rsid w:val="00D111E2"/>
    <w:rsid w:val="00D1149E"/>
    <w:rsid w:val="00D12DC8"/>
    <w:rsid w:val="00D130DD"/>
    <w:rsid w:val="00D13596"/>
    <w:rsid w:val="00D135B6"/>
    <w:rsid w:val="00D137CE"/>
    <w:rsid w:val="00D156E3"/>
    <w:rsid w:val="00D158AC"/>
    <w:rsid w:val="00D17F30"/>
    <w:rsid w:val="00D23028"/>
    <w:rsid w:val="00D24882"/>
    <w:rsid w:val="00D25623"/>
    <w:rsid w:val="00D259CA"/>
    <w:rsid w:val="00D25D9E"/>
    <w:rsid w:val="00D25FB1"/>
    <w:rsid w:val="00D26E5B"/>
    <w:rsid w:val="00D31F4A"/>
    <w:rsid w:val="00D32EA4"/>
    <w:rsid w:val="00D33E8D"/>
    <w:rsid w:val="00D36069"/>
    <w:rsid w:val="00D36B39"/>
    <w:rsid w:val="00D40F4B"/>
    <w:rsid w:val="00D44164"/>
    <w:rsid w:val="00D46727"/>
    <w:rsid w:val="00D46C62"/>
    <w:rsid w:val="00D47710"/>
    <w:rsid w:val="00D47AD4"/>
    <w:rsid w:val="00D47EB3"/>
    <w:rsid w:val="00D51127"/>
    <w:rsid w:val="00D51303"/>
    <w:rsid w:val="00D52360"/>
    <w:rsid w:val="00D52B89"/>
    <w:rsid w:val="00D53099"/>
    <w:rsid w:val="00D57CF8"/>
    <w:rsid w:val="00D60242"/>
    <w:rsid w:val="00D60662"/>
    <w:rsid w:val="00D60697"/>
    <w:rsid w:val="00D60F01"/>
    <w:rsid w:val="00D613D6"/>
    <w:rsid w:val="00D639C3"/>
    <w:rsid w:val="00D65490"/>
    <w:rsid w:val="00D6602B"/>
    <w:rsid w:val="00D71522"/>
    <w:rsid w:val="00D727E9"/>
    <w:rsid w:val="00D73081"/>
    <w:rsid w:val="00D752A0"/>
    <w:rsid w:val="00D75AC8"/>
    <w:rsid w:val="00D81ACE"/>
    <w:rsid w:val="00D81EB3"/>
    <w:rsid w:val="00D821DA"/>
    <w:rsid w:val="00D84747"/>
    <w:rsid w:val="00D8501F"/>
    <w:rsid w:val="00D86E10"/>
    <w:rsid w:val="00D90E29"/>
    <w:rsid w:val="00D9122C"/>
    <w:rsid w:val="00D92E8D"/>
    <w:rsid w:val="00D933AA"/>
    <w:rsid w:val="00D944A8"/>
    <w:rsid w:val="00D94E31"/>
    <w:rsid w:val="00D96529"/>
    <w:rsid w:val="00D96590"/>
    <w:rsid w:val="00DA0105"/>
    <w:rsid w:val="00DA029C"/>
    <w:rsid w:val="00DA1652"/>
    <w:rsid w:val="00DA266B"/>
    <w:rsid w:val="00DA367F"/>
    <w:rsid w:val="00DA4399"/>
    <w:rsid w:val="00DA5852"/>
    <w:rsid w:val="00DA6C83"/>
    <w:rsid w:val="00DB1A0E"/>
    <w:rsid w:val="00DB22EA"/>
    <w:rsid w:val="00DB365E"/>
    <w:rsid w:val="00DB52FD"/>
    <w:rsid w:val="00DB5E21"/>
    <w:rsid w:val="00DB65D8"/>
    <w:rsid w:val="00DB7599"/>
    <w:rsid w:val="00DC0991"/>
    <w:rsid w:val="00DC1CC5"/>
    <w:rsid w:val="00DC38DB"/>
    <w:rsid w:val="00DC41A8"/>
    <w:rsid w:val="00DC5588"/>
    <w:rsid w:val="00DC6C36"/>
    <w:rsid w:val="00DD642B"/>
    <w:rsid w:val="00DD6699"/>
    <w:rsid w:val="00DD6B92"/>
    <w:rsid w:val="00DD6DB0"/>
    <w:rsid w:val="00DD701A"/>
    <w:rsid w:val="00DD79BB"/>
    <w:rsid w:val="00DE08D0"/>
    <w:rsid w:val="00DE134F"/>
    <w:rsid w:val="00DE196E"/>
    <w:rsid w:val="00DE477E"/>
    <w:rsid w:val="00DE6237"/>
    <w:rsid w:val="00DE72B7"/>
    <w:rsid w:val="00DF2207"/>
    <w:rsid w:val="00DF4B02"/>
    <w:rsid w:val="00DF5F3B"/>
    <w:rsid w:val="00DF621B"/>
    <w:rsid w:val="00DF7154"/>
    <w:rsid w:val="00DF7265"/>
    <w:rsid w:val="00DF72D2"/>
    <w:rsid w:val="00E00960"/>
    <w:rsid w:val="00E01C86"/>
    <w:rsid w:val="00E03F79"/>
    <w:rsid w:val="00E055A0"/>
    <w:rsid w:val="00E072B4"/>
    <w:rsid w:val="00E077EC"/>
    <w:rsid w:val="00E127D4"/>
    <w:rsid w:val="00E13516"/>
    <w:rsid w:val="00E1487B"/>
    <w:rsid w:val="00E15DF5"/>
    <w:rsid w:val="00E169A3"/>
    <w:rsid w:val="00E20306"/>
    <w:rsid w:val="00E209EA"/>
    <w:rsid w:val="00E22226"/>
    <w:rsid w:val="00E22FE2"/>
    <w:rsid w:val="00E23340"/>
    <w:rsid w:val="00E24D51"/>
    <w:rsid w:val="00E267BE"/>
    <w:rsid w:val="00E26A77"/>
    <w:rsid w:val="00E27E74"/>
    <w:rsid w:val="00E300AB"/>
    <w:rsid w:val="00E32B65"/>
    <w:rsid w:val="00E3337D"/>
    <w:rsid w:val="00E34866"/>
    <w:rsid w:val="00E35BB5"/>
    <w:rsid w:val="00E35DEC"/>
    <w:rsid w:val="00E40C3F"/>
    <w:rsid w:val="00E418D8"/>
    <w:rsid w:val="00E41C17"/>
    <w:rsid w:val="00E464A2"/>
    <w:rsid w:val="00E500FE"/>
    <w:rsid w:val="00E53911"/>
    <w:rsid w:val="00E53915"/>
    <w:rsid w:val="00E53D0B"/>
    <w:rsid w:val="00E565AC"/>
    <w:rsid w:val="00E567B7"/>
    <w:rsid w:val="00E56E3E"/>
    <w:rsid w:val="00E56EA6"/>
    <w:rsid w:val="00E61741"/>
    <w:rsid w:val="00E64447"/>
    <w:rsid w:val="00E65457"/>
    <w:rsid w:val="00E66561"/>
    <w:rsid w:val="00E66EF7"/>
    <w:rsid w:val="00E67DB3"/>
    <w:rsid w:val="00E70943"/>
    <w:rsid w:val="00E70B3A"/>
    <w:rsid w:val="00E73348"/>
    <w:rsid w:val="00E739CE"/>
    <w:rsid w:val="00E7452A"/>
    <w:rsid w:val="00E749B5"/>
    <w:rsid w:val="00E7749B"/>
    <w:rsid w:val="00E77A84"/>
    <w:rsid w:val="00E77FCE"/>
    <w:rsid w:val="00E818EE"/>
    <w:rsid w:val="00E827AD"/>
    <w:rsid w:val="00E83772"/>
    <w:rsid w:val="00E83B0E"/>
    <w:rsid w:val="00E83C04"/>
    <w:rsid w:val="00E83FCA"/>
    <w:rsid w:val="00E852C7"/>
    <w:rsid w:val="00E85335"/>
    <w:rsid w:val="00E85636"/>
    <w:rsid w:val="00E85735"/>
    <w:rsid w:val="00E866FC"/>
    <w:rsid w:val="00E90623"/>
    <w:rsid w:val="00E90B1F"/>
    <w:rsid w:val="00E919E9"/>
    <w:rsid w:val="00E91F68"/>
    <w:rsid w:val="00E92146"/>
    <w:rsid w:val="00E92AFF"/>
    <w:rsid w:val="00E92C9C"/>
    <w:rsid w:val="00E93D45"/>
    <w:rsid w:val="00E94271"/>
    <w:rsid w:val="00E95856"/>
    <w:rsid w:val="00E95E95"/>
    <w:rsid w:val="00E96DDC"/>
    <w:rsid w:val="00E97531"/>
    <w:rsid w:val="00E9778E"/>
    <w:rsid w:val="00EA03E3"/>
    <w:rsid w:val="00EA1389"/>
    <w:rsid w:val="00EA257B"/>
    <w:rsid w:val="00EA2685"/>
    <w:rsid w:val="00EA2C0E"/>
    <w:rsid w:val="00EA2DD5"/>
    <w:rsid w:val="00EA32DE"/>
    <w:rsid w:val="00EA3390"/>
    <w:rsid w:val="00EA367D"/>
    <w:rsid w:val="00EA36AE"/>
    <w:rsid w:val="00EA3A83"/>
    <w:rsid w:val="00EA3ED8"/>
    <w:rsid w:val="00EA5B82"/>
    <w:rsid w:val="00EA6368"/>
    <w:rsid w:val="00EB04A1"/>
    <w:rsid w:val="00EB0D51"/>
    <w:rsid w:val="00EB130C"/>
    <w:rsid w:val="00EB1444"/>
    <w:rsid w:val="00EB38BD"/>
    <w:rsid w:val="00EC1DB2"/>
    <w:rsid w:val="00EC35FA"/>
    <w:rsid w:val="00EC4F80"/>
    <w:rsid w:val="00EC529A"/>
    <w:rsid w:val="00EC5C2F"/>
    <w:rsid w:val="00EC763B"/>
    <w:rsid w:val="00ED139F"/>
    <w:rsid w:val="00ED20FF"/>
    <w:rsid w:val="00ED2615"/>
    <w:rsid w:val="00ED2626"/>
    <w:rsid w:val="00ED2FC1"/>
    <w:rsid w:val="00ED4669"/>
    <w:rsid w:val="00ED66A0"/>
    <w:rsid w:val="00ED69BB"/>
    <w:rsid w:val="00EE00AA"/>
    <w:rsid w:val="00EE0822"/>
    <w:rsid w:val="00EE0BA2"/>
    <w:rsid w:val="00EE2F2F"/>
    <w:rsid w:val="00EE5066"/>
    <w:rsid w:val="00EE5200"/>
    <w:rsid w:val="00EE6660"/>
    <w:rsid w:val="00EE7FC5"/>
    <w:rsid w:val="00EF1CE8"/>
    <w:rsid w:val="00EF1EE8"/>
    <w:rsid w:val="00EF350F"/>
    <w:rsid w:val="00EF3CEA"/>
    <w:rsid w:val="00EF563B"/>
    <w:rsid w:val="00F0349B"/>
    <w:rsid w:val="00F03E7A"/>
    <w:rsid w:val="00F045F5"/>
    <w:rsid w:val="00F05182"/>
    <w:rsid w:val="00F07A13"/>
    <w:rsid w:val="00F10372"/>
    <w:rsid w:val="00F10DB4"/>
    <w:rsid w:val="00F12668"/>
    <w:rsid w:val="00F14105"/>
    <w:rsid w:val="00F14276"/>
    <w:rsid w:val="00F1531D"/>
    <w:rsid w:val="00F15AAE"/>
    <w:rsid w:val="00F17600"/>
    <w:rsid w:val="00F177AB"/>
    <w:rsid w:val="00F20141"/>
    <w:rsid w:val="00F20632"/>
    <w:rsid w:val="00F20D9F"/>
    <w:rsid w:val="00F2162F"/>
    <w:rsid w:val="00F21CEC"/>
    <w:rsid w:val="00F22CEB"/>
    <w:rsid w:val="00F23779"/>
    <w:rsid w:val="00F2475C"/>
    <w:rsid w:val="00F24D63"/>
    <w:rsid w:val="00F260DF"/>
    <w:rsid w:val="00F318F6"/>
    <w:rsid w:val="00F32654"/>
    <w:rsid w:val="00F32917"/>
    <w:rsid w:val="00F348A4"/>
    <w:rsid w:val="00F34B29"/>
    <w:rsid w:val="00F34EB0"/>
    <w:rsid w:val="00F35DC7"/>
    <w:rsid w:val="00F35DCE"/>
    <w:rsid w:val="00F3690B"/>
    <w:rsid w:val="00F37969"/>
    <w:rsid w:val="00F37A01"/>
    <w:rsid w:val="00F37D4C"/>
    <w:rsid w:val="00F37F08"/>
    <w:rsid w:val="00F413BC"/>
    <w:rsid w:val="00F41A08"/>
    <w:rsid w:val="00F4286B"/>
    <w:rsid w:val="00F437BC"/>
    <w:rsid w:val="00F45EBB"/>
    <w:rsid w:val="00F45F9B"/>
    <w:rsid w:val="00F461F7"/>
    <w:rsid w:val="00F46307"/>
    <w:rsid w:val="00F46C9D"/>
    <w:rsid w:val="00F47A06"/>
    <w:rsid w:val="00F47DB5"/>
    <w:rsid w:val="00F503F1"/>
    <w:rsid w:val="00F50A75"/>
    <w:rsid w:val="00F52418"/>
    <w:rsid w:val="00F52947"/>
    <w:rsid w:val="00F547E4"/>
    <w:rsid w:val="00F54CE5"/>
    <w:rsid w:val="00F5649A"/>
    <w:rsid w:val="00F568E9"/>
    <w:rsid w:val="00F5796C"/>
    <w:rsid w:val="00F60473"/>
    <w:rsid w:val="00F611D5"/>
    <w:rsid w:val="00F61B75"/>
    <w:rsid w:val="00F620D6"/>
    <w:rsid w:val="00F636F1"/>
    <w:rsid w:val="00F645A9"/>
    <w:rsid w:val="00F64B0B"/>
    <w:rsid w:val="00F66603"/>
    <w:rsid w:val="00F66B69"/>
    <w:rsid w:val="00F67B04"/>
    <w:rsid w:val="00F708B4"/>
    <w:rsid w:val="00F71141"/>
    <w:rsid w:val="00F72117"/>
    <w:rsid w:val="00F73732"/>
    <w:rsid w:val="00F7450F"/>
    <w:rsid w:val="00F74F29"/>
    <w:rsid w:val="00F75C6D"/>
    <w:rsid w:val="00F77A63"/>
    <w:rsid w:val="00F77CF9"/>
    <w:rsid w:val="00F80D37"/>
    <w:rsid w:val="00F8195D"/>
    <w:rsid w:val="00F83A1A"/>
    <w:rsid w:val="00F83AAD"/>
    <w:rsid w:val="00F8419C"/>
    <w:rsid w:val="00F84C7D"/>
    <w:rsid w:val="00F850B0"/>
    <w:rsid w:val="00F852F7"/>
    <w:rsid w:val="00F85884"/>
    <w:rsid w:val="00F864CF"/>
    <w:rsid w:val="00F9339B"/>
    <w:rsid w:val="00F95012"/>
    <w:rsid w:val="00F969AD"/>
    <w:rsid w:val="00F97585"/>
    <w:rsid w:val="00FA15D0"/>
    <w:rsid w:val="00FA20A3"/>
    <w:rsid w:val="00FA2F15"/>
    <w:rsid w:val="00FA7A9C"/>
    <w:rsid w:val="00FB3DD6"/>
    <w:rsid w:val="00FB50F1"/>
    <w:rsid w:val="00FB5490"/>
    <w:rsid w:val="00FC2EFC"/>
    <w:rsid w:val="00FC30C6"/>
    <w:rsid w:val="00FC31BA"/>
    <w:rsid w:val="00FC3D76"/>
    <w:rsid w:val="00FC3FCE"/>
    <w:rsid w:val="00FC6694"/>
    <w:rsid w:val="00FC797F"/>
    <w:rsid w:val="00FD01D0"/>
    <w:rsid w:val="00FD207D"/>
    <w:rsid w:val="00FD24C8"/>
    <w:rsid w:val="00FD382C"/>
    <w:rsid w:val="00FD49AD"/>
    <w:rsid w:val="00FD4BDA"/>
    <w:rsid w:val="00FD65B7"/>
    <w:rsid w:val="00FD6F0E"/>
    <w:rsid w:val="00FD759C"/>
    <w:rsid w:val="00FD7FFB"/>
    <w:rsid w:val="00FE0DD2"/>
    <w:rsid w:val="00FE135C"/>
    <w:rsid w:val="00FE1739"/>
    <w:rsid w:val="00FE1809"/>
    <w:rsid w:val="00FE1C67"/>
    <w:rsid w:val="00FE2DDA"/>
    <w:rsid w:val="00FE3E23"/>
    <w:rsid w:val="00FE510D"/>
    <w:rsid w:val="00FE5127"/>
    <w:rsid w:val="00FE77B3"/>
    <w:rsid w:val="00FF3233"/>
    <w:rsid w:val="00FF376F"/>
    <w:rsid w:val="00FF3C37"/>
    <w:rsid w:val="00FF44C1"/>
    <w:rsid w:val="00FF484C"/>
    <w:rsid w:val="00FF4C9B"/>
    <w:rsid w:val="00FF502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vertical-relative:line" fillcolor="white" stroke="f">
      <v:fill color="white" color2="black"/>
      <v:stroke on="f"/>
    </o:shapedefaults>
    <o:shapelayout v:ext="edit">
      <o:idmap v:ext="edit" data="2"/>
    </o:shapelayout>
  </w:shapeDefaults>
  <w:decimalSymbol w:val="."/>
  <w:listSeparator w:val=","/>
  <w14:docId w14:val="509FC89E"/>
  <w15:docId w15:val="{F56B0339-D43F-4D26-872C-502B4D7A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6E2"/>
    <w:pPr>
      <w:spacing w:after="200" w:line="276" w:lineRule="auto"/>
    </w:pPr>
    <w:rPr>
      <w:rFonts w:ascii="Trebuchet MS" w:eastAsiaTheme="minorHAnsi" w:hAnsi="Trebuchet MS" w:cstheme="minorHAnsi"/>
      <w:lang w:val="es-ES" w:eastAsia="en-US"/>
    </w:rPr>
  </w:style>
  <w:style w:type="paragraph" w:styleId="Ttulo1">
    <w:name w:val="heading 1"/>
    <w:aliases w:val="Heating-1,§1.,chap"/>
    <w:basedOn w:val="Normal"/>
    <w:next w:val="Normal"/>
    <w:link w:val="Ttulo1Car"/>
    <w:rsid w:val="00842EC3"/>
    <w:pPr>
      <w:keepNext/>
      <w:numPr>
        <w:numId w:val="1"/>
      </w:numPr>
      <w:tabs>
        <w:tab w:val="left" w:pos="1260"/>
        <w:tab w:val="left" w:pos="1418"/>
        <w:tab w:val="left" w:pos="2160"/>
        <w:tab w:val="left" w:pos="2700"/>
        <w:tab w:val="left" w:pos="3240"/>
      </w:tabs>
      <w:outlineLvl w:val="0"/>
    </w:pPr>
    <w:rPr>
      <w:b/>
      <w:caps/>
      <w:u w:val="single"/>
    </w:rPr>
  </w:style>
  <w:style w:type="paragraph" w:styleId="Ttulo2">
    <w:name w:val="heading 2"/>
    <w:aliases w:val="D&amp;M2,D&amp;M 2,RSKH2,RSKH21,RSKHeading 2,DNV-H2,AETC-H2,sect,§1.1.,Heading 2 AGT ESIA,Heading 2 URS,Head2 small,RSK-H2,RSKH22,RSK-H21,Section,H2,h2,Xerox Heading 2,. (1.1),ITTHEADER2,§1.1,A Head,Heading 2 Char1,Heading 2 Char Char,ARTICLE 1.1,Majo"/>
    <w:basedOn w:val="Normal"/>
    <w:next w:val="Normal"/>
    <w:link w:val="Ttulo2Car"/>
    <w:rsid w:val="00824F42"/>
    <w:pPr>
      <w:keepNext/>
      <w:numPr>
        <w:ilvl w:val="1"/>
        <w:numId w:val="1"/>
      </w:numPr>
      <w:tabs>
        <w:tab w:val="left" w:pos="540"/>
      </w:tabs>
      <w:spacing w:before="60" w:after="60"/>
      <w:outlineLvl w:val="1"/>
    </w:pPr>
    <w:rPr>
      <w:b/>
    </w:rPr>
  </w:style>
  <w:style w:type="paragraph" w:styleId="Ttulo3">
    <w:name w:val="heading 3"/>
    <w:aliases w:val="D&amp;M3,D&amp;M 3,RSKH3,RSKH31,RSKHeading 3,DNV-H3,AETC-H3,Heading 3 AGT ESIA,h3,H3,H31,H32,H33,H331,§1.1.1,§1.1.1.,L3,ITTHEADER3,- 3rd Order Heading,Heading 31,bullet,b,2,1st sub-clause,Level 1 - 1,(a),EPIC3"/>
    <w:basedOn w:val="Normal"/>
    <w:next w:val="Normal"/>
    <w:link w:val="Ttulo3Car"/>
    <w:rsid w:val="00824F42"/>
    <w:pPr>
      <w:keepNext/>
      <w:numPr>
        <w:ilvl w:val="2"/>
        <w:numId w:val="1"/>
      </w:numPr>
      <w:outlineLvl w:val="2"/>
    </w:pPr>
    <w:rPr>
      <w:u w:val="single"/>
    </w:rPr>
  </w:style>
  <w:style w:type="paragraph" w:styleId="Ttulo4">
    <w:name w:val="heading 4"/>
    <w:aliases w:val="D&amp;M4,D&amp;M 4,RSKH4,RSKHeading 4,§1.1.1.1.,RSKH41,RSKH42,DNV-H4,Heading 4 URS,Map Title,H4,RSK-H4,§1.1.1.1,. (A.)"/>
    <w:basedOn w:val="Normal"/>
    <w:next w:val="Normal"/>
    <w:link w:val="Ttulo4Car"/>
    <w:rsid w:val="00824F42"/>
    <w:pPr>
      <w:keepNext/>
      <w:numPr>
        <w:ilvl w:val="3"/>
        <w:numId w:val="1"/>
      </w:numPr>
      <w:tabs>
        <w:tab w:val="left" w:pos="0"/>
      </w:tabs>
      <w:outlineLvl w:val="3"/>
    </w:pPr>
    <w:rPr>
      <w:i/>
      <w:u w:val="single"/>
    </w:rPr>
  </w:style>
  <w:style w:type="paragraph" w:styleId="Ttulo5">
    <w:name w:val="heading 5"/>
    <w:aliases w:val="RSKH5"/>
    <w:basedOn w:val="Normal"/>
    <w:next w:val="Normal"/>
    <w:rsid w:val="00824F42"/>
    <w:pPr>
      <w:keepNext/>
      <w:numPr>
        <w:ilvl w:val="4"/>
        <w:numId w:val="1"/>
      </w:numPr>
      <w:tabs>
        <w:tab w:val="left" w:pos="0"/>
      </w:tabs>
      <w:spacing w:before="60" w:after="60"/>
      <w:jc w:val="center"/>
      <w:outlineLvl w:val="4"/>
    </w:pPr>
    <w:rPr>
      <w:rFonts w:ascii="Book Antiqua" w:hAnsi="Book Antiqua"/>
      <w:b/>
      <w:sz w:val="22"/>
    </w:rPr>
  </w:style>
  <w:style w:type="paragraph" w:styleId="Ttulo6">
    <w:name w:val="heading 6"/>
    <w:basedOn w:val="Normal"/>
    <w:next w:val="Normal"/>
    <w:rsid w:val="00824F42"/>
    <w:pPr>
      <w:keepNext/>
      <w:numPr>
        <w:ilvl w:val="5"/>
        <w:numId w:val="1"/>
      </w:numPr>
      <w:tabs>
        <w:tab w:val="left" w:pos="0"/>
      </w:tabs>
      <w:outlineLvl w:val="5"/>
    </w:pPr>
    <w:rPr>
      <w:rFonts w:ascii="Arial Black" w:hAnsi="Arial Black"/>
      <w:b/>
      <w:color w:val="FFFFFF"/>
      <w:sz w:val="28"/>
    </w:rPr>
  </w:style>
  <w:style w:type="paragraph" w:styleId="Ttulo7">
    <w:name w:val="heading 7"/>
    <w:basedOn w:val="Normal"/>
    <w:next w:val="Normal"/>
    <w:rsid w:val="00824F4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Ttulo8">
    <w:name w:val="heading 8"/>
    <w:basedOn w:val="Normal"/>
    <w:next w:val="Normal"/>
    <w:link w:val="Ttulo8Car"/>
    <w:rsid w:val="00824F4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tulo9">
    <w:name w:val="heading 9"/>
    <w:aliases w:val="DNV-H9,App Heading"/>
    <w:basedOn w:val="Normal"/>
    <w:next w:val="Normal"/>
    <w:link w:val="Ttulo9Car"/>
    <w:rsid w:val="00824F4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ITTHEADER,Encabezado Linea 1,HeaderPort,Header1,Daily events,Content"/>
    <w:basedOn w:val="Normal"/>
    <w:link w:val="EncabezadoCar"/>
    <w:rsid w:val="00824F42"/>
    <w:pPr>
      <w:tabs>
        <w:tab w:val="center" w:pos="4320"/>
        <w:tab w:val="right" w:pos="8640"/>
      </w:tabs>
    </w:pPr>
  </w:style>
  <w:style w:type="paragraph" w:styleId="Piedepgina">
    <w:name w:val="footer"/>
    <w:aliases w:val="AGT ESIA,ITTFOOTER"/>
    <w:basedOn w:val="Normal"/>
    <w:link w:val="PiedepginaCar"/>
    <w:uiPriority w:val="99"/>
    <w:rsid w:val="00824F42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824F42"/>
    <w:rPr>
      <w:sz w:val="20"/>
    </w:rPr>
  </w:style>
  <w:style w:type="paragraph" w:styleId="Ttulo">
    <w:name w:val="Title"/>
    <w:basedOn w:val="Normal"/>
    <w:rsid w:val="00824F42"/>
    <w:pPr>
      <w:jc w:val="center"/>
    </w:pPr>
    <w:rPr>
      <w:rFonts w:ascii="Times New Roman" w:hAnsi="Times New Roman"/>
      <w:b/>
    </w:rPr>
  </w:style>
  <w:style w:type="paragraph" w:customStyle="1" w:styleId="Title-Front">
    <w:name w:val="Title - Front"/>
    <w:basedOn w:val="Ttulo"/>
    <w:rsid w:val="00824F42"/>
    <w:pPr>
      <w:spacing w:before="120" w:after="240"/>
    </w:pPr>
    <w:rPr>
      <w:rFonts w:ascii="Arial Bold" w:hAnsi="Arial Bold"/>
      <w:caps/>
      <w:kern w:val="28"/>
      <w:sz w:val="36"/>
    </w:rPr>
  </w:style>
  <w:style w:type="character" w:styleId="Hipervnculo">
    <w:name w:val="Hyperlink"/>
    <w:basedOn w:val="Fuentedeprrafopredeter"/>
    <w:uiPriority w:val="99"/>
    <w:rsid w:val="00824F42"/>
    <w:rPr>
      <w:color w:val="0000FF"/>
      <w:u w:val="single"/>
    </w:rPr>
  </w:style>
  <w:style w:type="paragraph" w:styleId="TDC1">
    <w:name w:val="toc 1"/>
    <w:basedOn w:val="Body"/>
    <w:next w:val="Body"/>
    <w:uiPriority w:val="39"/>
    <w:rsid w:val="00FD759C"/>
    <w:pPr>
      <w:spacing w:before="240" w:after="240" w:line="360" w:lineRule="auto"/>
      <w:ind w:left="706" w:right="864" w:hanging="706"/>
    </w:pPr>
    <w:rPr>
      <w:rFonts w:ascii="Arial Bold" w:hAnsi="Arial Bold"/>
      <w:b/>
      <w:bCs/>
      <w:caps/>
    </w:rPr>
  </w:style>
  <w:style w:type="paragraph" w:styleId="TDC2">
    <w:name w:val="toc 2"/>
    <w:basedOn w:val="Body"/>
    <w:next w:val="Body"/>
    <w:uiPriority w:val="39"/>
    <w:rsid w:val="00FD759C"/>
    <w:pPr>
      <w:ind w:left="706" w:right="864"/>
    </w:pPr>
  </w:style>
  <w:style w:type="paragraph" w:styleId="Encabezadodelista">
    <w:name w:val="toa heading"/>
    <w:basedOn w:val="Normal"/>
    <w:next w:val="Normal"/>
    <w:semiHidden/>
    <w:rsid w:val="00824F42"/>
    <w:pPr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Textoindependiente">
    <w:name w:val="Body Text"/>
    <w:aliases w:val="DNV-Body,AETC-Body,ITTBODYTEXT,teqsti,teqsti1,teqsti2,teqsti3,teqsti4,teqsti5,teqsti6,teqsti7,teqsti8,teqsti9,teqsti10,teqsti11,teqsti21,teqsti31,teqsti12,teqsti22,teqsti32,teqsti41,teqsti51,teqsti61,teqsti71,teqsti81,teqsti91"/>
    <w:basedOn w:val="Normal"/>
    <w:rsid w:val="00824F42"/>
    <w:rPr>
      <w:rFonts w:ascii="Times New Roman" w:hAnsi="Times New Roman"/>
    </w:rPr>
  </w:style>
  <w:style w:type="paragraph" w:styleId="Textonotapie">
    <w:name w:val="footnote text"/>
    <w:basedOn w:val="Normal"/>
    <w:semiHidden/>
    <w:rsid w:val="00824F42"/>
    <w:rPr>
      <w:rFonts w:ascii="Century Schoolbook" w:hAnsi="Century Schoolbook"/>
    </w:rPr>
  </w:style>
  <w:style w:type="character" w:styleId="Refdenotaalpie">
    <w:name w:val="footnote reference"/>
    <w:basedOn w:val="Fuentedeprrafopredeter"/>
    <w:semiHidden/>
    <w:rsid w:val="00824F42"/>
    <w:rPr>
      <w:rFonts w:ascii="Book Antiqua" w:hAnsi="Book Antiqua"/>
      <w:vertAlign w:val="superscript"/>
    </w:rPr>
  </w:style>
  <w:style w:type="paragraph" w:styleId="Textodeglobo">
    <w:name w:val="Balloon Text"/>
    <w:basedOn w:val="Normal"/>
    <w:link w:val="TextodegloboCar"/>
    <w:semiHidden/>
    <w:rsid w:val="00824F42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824F42"/>
    <w:rPr>
      <w:color w:val="FF0000"/>
    </w:rPr>
  </w:style>
  <w:style w:type="paragraph" w:styleId="Listaconvietas2">
    <w:name w:val="List Bullet 2"/>
    <w:basedOn w:val="Normal"/>
    <w:autoRedefine/>
    <w:rsid w:val="00824F42"/>
    <w:pPr>
      <w:numPr>
        <w:numId w:val="2"/>
      </w:numPr>
      <w:tabs>
        <w:tab w:val="clear" w:pos="720"/>
        <w:tab w:val="num" w:pos="643"/>
      </w:tabs>
      <w:ind w:left="643"/>
    </w:pPr>
    <w:rPr>
      <w:rFonts w:ascii="Times New Roman" w:hAnsi="Times New Roman"/>
      <w:szCs w:val="24"/>
    </w:rPr>
  </w:style>
  <w:style w:type="paragraph" w:styleId="Descripcin">
    <w:name w:val="caption"/>
    <w:basedOn w:val="Normal"/>
    <w:next w:val="Normal"/>
    <w:rsid w:val="00824F42"/>
    <w:pPr>
      <w:jc w:val="center"/>
    </w:pPr>
    <w:rPr>
      <w:b/>
      <w:sz w:val="22"/>
      <w:szCs w:val="24"/>
      <w:u w:val="single"/>
      <w:lang w:val="en-US"/>
    </w:rPr>
  </w:style>
  <w:style w:type="paragraph" w:styleId="Textodebloque">
    <w:name w:val="Block Text"/>
    <w:basedOn w:val="Normal"/>
    <w:rsid w:val="00824F42"/>
    <w:pPr>
      <w:shd w:val="clear" w:color="auto" w:fill="FFFFFF"/>
      <w:spacing w:before="120" w:line="197" w:lineRule="exact"/>
      <w:ind w:left="749" w:right="1949"/>
    </w:pPr>
    <w:rPr>
      <w:rFonts w:ascii="Times New Roman" w:hAnsi="Times New Roman"/>
      <w:sz w:val="18"/>
      <w:szCs w:val="24"/>
      <w:lang w:val="en-US"/>
    </w:rPr>
  </w:style>
  <w:style w:type="paragraph" w:styleId="ndice1">
    <w:name w:val="index 1"/>
    <w:basedOn w:val="Normal"/>
    <w:next w:val="Normal"/>
    <w:autoRedefine/>
    <w:semiHidden/>
    <w:rsid w:val="00824F42"/>
    <w:pPr>
      <w:ind w:left="240" w:hanging="240"/>
    </w:pPr>
  </w:style>
  <w:style w:type="paragraph" w:styleId="Ttulodendice">
    <w:name w:val="index heading"/>
    <w:basedOn w:val="Normal"/>
    <w:next w:val="ndice1"/>
    <w:semiHidden/>
    <w:rsid w:val="00824F42"/>
    <w:rPr>
      <w:rFonts w:cs="Arial"/>
      <w:bCs/>
      <w:sz w:val="22"/>
      <w:szCs w:val="24"/>
      <w:lang w:val="en-US"/>
    </w:rPr>
  </w:style>
  <w:style w:type="paragraph" w:styleId="Textoindependiente3">
    <w:name w:val="Body Text 3"/>
    <w:basedOn w:val="Normal"/>
    <w:rsid w:val="00824F42"/>
    <w:pPr>
      <w:spacing w:before="60" w:after="60" w:line="240" w:lineRule="atLeast"/>
    </w:pPr>
    <w:rPr>
      <w:rFonts w:cs="Arial"/>
      <w:sz w:val="22"/>
      <w:szCs w:val="24"/>
      <w:lang w:val="en-US"/>
    </w:rPr>
  </w:style>
  <w:style w:type="character" w:styleId="Hipervnculovisitado">
    <w:name w:val="FollowedHyperlink"/>
    <w:basedOn w:val="Fuentedeprrafopredeter"/>
    <w:rsid w:val="00824F42"/>
    <w:rPr>
      <w:color w:val="800080"/>
      <w:u w:val="single"/>
    </w:rPr>
  </w:style>
  <w:style w:type="paragraph" w:styleId="TDC4">
    <w:name w:val="toc 4"/>
    <w:basedOn w:val="Body"/>
    <w:next w:val="Body"/>
    <w:autoRedefine/>
    <w:uiPriority w:val="39"/>
    <w:rsid w:val="00750EEF"/>
    <w:pPr>
      <w:ind w:left="709"/>
    </w:pPr>
    <w:rPr>
      <w:szCs w:val="18"/>
    </w:rPr>
  </w:style>
  <w:style w:type="paragraph" w:styleId="TDC3">
    <w:name w:val="toc 3"/>
    <w:basedOn w:val="Body"/>
    <w:next w:val="Body"/>
    <w:autoRedefine/>
    <w:uiPriority w:val="39"/>
    <w:rsid w:val="00FD759C"/>
    <w:pPr>
      <w:ind w:left="706" w:right="864"/>
    </w:pPr>
    <w:rPr>
      <w:iCs/>
    </w:rPr>
  </w:style>
  <w:style w:type="paragraph" w:styleId="Sangradetextonormal">
    <w:name w:val="Body Text Indent"/>
    <w:aliases w:val="Body Text Indent Char Char Char,Body Text Indent Char Char,Body Text Indent Char1,Body Text Indent Char,Body Text Indent Char Char Char Char,Heading 4 Text"/>
    <w:basedOn w:val="Normal"/>
    <w:link w:val="SangradetextonormalCar"/>
    <w:rsid w:val="00824F42"/>
    <w:pPr>
      <w:ind w:left="360"/>
    </w:pPr>
  </w:style>
  <w:style w:type="paragraph" w:styleId="Sangra2detindependiente">
    <w:name w:val="Body Text Indent 2"/>
    <w:basedOn w:val="Normal"/>
    <w:rsid w:val="00824F42"/>
    <w:pPr>
      <w:ind w:left="720"/>
    </w:pPr>
    <w:rPr>
      <w:rFonts w:ascii="Tahoma" w:hAnsi="Tahoma" w:cs="Tahoma"/>
      <w:szCs w:val="24"/>
      <w:lang w:val="en-US"/>
    </w:rPr>
  </w:style>
  <w:style w:type="paragraph" w:styleId="TDC5">
    <w:name w:val="toc 5"/>
    <w:basedOn w:val="Normal"/>
    <w:next w:val="Normal"/>
    <w:autoRedefine/>
    <w:uiPriority w:val="39"/>
    <w:rsid w:val="00824F42"/>
    <w:pPr>
      <w:ind w:left="960"/>
    </w:pPr>
    <w:rPr>
      <w:rFonts w:ascii="Times New Roman" w:hAnsi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rsid w:val="00824F42"/>
    <w:pPr>
      <w:ind w:left="1200"/>
    </w:pPr>
    <w:rPr>
      <w:rFonts w:ascii="Times New Roman" w:hAnsi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rsid w:val="00824F42"/>
    <w:pPr>
      <w:ind w:left="1440"/>
    </w:pPr>
    <w:rPr>
      <w:rFonts w:ascii="Times New Roman" w:hAnsi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rsid w:val="00824F42"/>
    <w:pPr>
      <w:ind w:left="1680"/>
    </w:pPr>
    <w:rPr>
      <w:rFonts w:ascii="Times New Roman" w:hAnsi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rsid w:val="00824F42"/>
    <w:pPr>
      <w:ind w:left="1920"/>
    </w:pPr>
    <w:rPr>
      <w:rFonts w:ascii="Times New Roman" w:hAnsi="Times New Roman"/>
      <w:sz w:val="18"/>
      <w:szCs w:val="18"/>
    </w:rPr>
  </w:style>
  <w:style w:type="paragraph" w:styleId="Sangranormal">
    <w:name w:val="Normal Indent"/>
    <w:aliases w:val="Normal Indent Char4,Normal Indent Char3 Char,Normal Indent Char Char Char1,Normal Indent Char5 Char Char Char,Normal Indent Char3 Char Char Char Char,Normal Indent Char Char Char1 Char Char Char,Normal Indent Char"/>
    <w:basedOn w:val="Normal"/>
    <w:rsid w:val="008366EB"/>
    <w:pPr>
      <w:ind w:left="720"/>
    </w:pPr>
    <w:rPr>
      <w:sz w:val="22"/>
    </w:rPr>
  </w:style>
  <w:style w:type="paragraph" w:styleId="Listaconvietas">
    <w:name w:val="List Bullet"/>
    <w:basedOn w:val="Textoindependiente"/>
    <w:rsid w:val="008366EB"/>
    <w:pPr>
      <w:tabs>
        <w:tab w:val="num" w:pos="360"/>
        <w:tab w:val="left" w:pos="1080"/>
      </w:tabs>
      <w:spacing w:after="60"/>
      <w:ind w:left="360" w:hanging="360"/>
    </w:pPr>
    <w:rPr>
      <w:rFonts w:ascii="Arial" w:hAnsi="Arial"/>
      <w:sz w:val="22"/>
    </w:rPr>
  </w:style>
  <w:style w:type="paragraph" w:styleId="Textocomentario">
    <w:name w:val="annotation text"/>
    <w:basedOn w:val="Normal"/>
    <w:link w:val="TextocomentarioCar"/>
    <w:rsid w:val="008366EB"/>
  </w:style>
  <w:style w:type="table" w:styleId="Tablaconcuadrcula">
    <w:name w:val="Table Grid"/>
    <w:aliases w:val="Table 1"/>
    <w:basedOn w:val="Tablanormal"/>
    <w:uiPriority w:val="59"/>
    <w:rsid w:val="00836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uiPriority w:val="99"/>
    <w:rsid w:val="008C3B87"/>
    <w:pPr>
      <w:spacing w:after="120"/>
      <w:ind w:left="283"/>
    </w:pPr>
    <w:rPr>
      <w:sz w:val="16"/>
      <w:szCs w:val="16"/>
    </w:rPr>
  </w:style>
  <w:style w:type="character" w:customStyle="1" w:styleId="Ttulo2Car">
    <w:name w:val="Título 2 Car"/>
    <w:aliases w:val="D&amp;M2 Car,D&amp;M 2 Car,RSKH2 Car,RSKH21 Car,RSKHeading 2 Car,DNV-H2 Car,AETC-H2 Car,sect Car,§1.1. Car,Heading 2 AGT ESIA Car,Heading 2 URS Car,Head2 small Car,RSK-H2 Car,RSKH22 Car,RSK-H21 Car,Section Car,H2 Car,h2 Car,Xerox Heading 2 Car"/>
    <w:basedOn w:val="Fuentedeprrafopredeter"/>
    <w:link w:val="Ttulo2"/>
    <w:rsid w:val="00075515"/>
    <w:rPr>
      <w:rFonts w:ascii="Arial" w:hAnsi="Arial"/>
      <w:b/>
      <w:sz w:val="24"/>
      <w:lang w:val="en-GB" w:eastAsia="ru-RU"/>
    </w:rPr>
  </w:style>
  <w:style w:type="character" w:customStyle="1" w:styleId="TextocomentarioCar">
    <w:name w:val="Texto comentario Car"/>
    <w:basedOn w:val="Fuentedeprrafopredeter"/>
    <w:link w:val="Textocomentario"/>
    <w:rsid w:val="0005368A"/>
    <w:rPr>
      <w:rFonts w:ascii="Arial" w:hAnsi="Arial"/>
      <w:lang w:val="en-GB" w:eastAsia="ru-RU" w:bidi="ar-SA"/>
    </w:rPr>
  </w:style>
  <w:style w:type="character" w:styleId="Refdecomentario">
    <w:name w:val="annotation reference"/>
    <w:basedOn w:val="Fuentedeprrafopredeter"/>
    <w:semiHidden/>
    <w:rsid w:val="0005368A"/>
    <w:rPr>
      <w:sz w:val="16"/>
      <w:szCs w:val="16"/>
    </w:rPr>
  </w:style>
  <w:style w:type="paragraph" w:styleId="Mapadeldocumento">
    <w:name w:val="Document Map"/>
    <w:basedOn w:val="Normal"/>
    <w:semiHidden/>
    <w:rsid w:val="00936ACE"/>
    <w:pPr>
      <w:shd w:val="clear" w:color="auto" w:fill="000080"/>
    </w:pPr>
    <w:rPr>
      <w:rFonts w:ascii="Tahoma" w:hAnsi="Tahoma" w:cs="Tahoma"/>
    </w:rPr>
  </w:style>
  <w:style w:type="character" w:customStyle="1" w:styleId="Ttulo9Car">
    <w:name w:val="Título 9 Car"/>
    <w:aliases w:val="DNV-H9 Car,App Heading Car"/>
    <w:basedOn w:val="Fuentedeprrafopredeter"/>
    <w:link w:val="Ttulo9"/>
    <w:rsid w:val="00A85251"/>
    <w:rPr>
      <w:rFonts w:ascii="Arial" w:hAnsi="Arial" w:cs="Arial"/>
      <w:sz w:val="22"/>
      <w:szCs w:val="22"/>
      <w:lang w:val="en-GB" w:eastAsia="ru-RU"/>
    </w:rPr>
  </w:style>
  <w:style w:type="paragraph" w:styleId="Prrafodelista">
    <w:name w:val="List Paragraph"/>
    <w:aliases w:val="CAFC Bullets"/>
    <w:basedOn w:val="Normal"/>
    <w:link w:val="PrrafodelistaCar"/>
    <w:uiPriority w:val="34"/>
    <w:qFormat/>
    <w:rsid w:val="00BE1AA4"/>
    <w:pPr>
      <w:ind w:left="720"/>
      <w:contextualSpacing/>
    </w:pPr>
    <w:rPr>
      <w:rFonts w:ascii="Courier New" w:hAnsi="Courier New" w:cs="Courier New"/>
      <w:szCs w:val="24"/>
      <w:lang w:val="en-US"/>
    </w:rPr>
  </w:style>
  <w:style w:type="character" w:customStyle="1" w:styleId="EncabezadoCar">
    <w:name w:val="Encabezado Car"/>
    <w:aliases w:val="h Car,ITTHEADER Car,Encabezado Linea 1 Car,HeaderPort Car,Header1 Car,Daily events Car,Content Car"/>
    <w:basedOn w:val="Fuentedeprrafopredeter"/>
    <w:link w:val="Encabezado"/>
    <w:rsid w:val="00BE1AA4"/>
    <w:rPr>
      <w:rFonts w:ascii="Arial" w:hAnsi="Arial"/>
      <w:sz w:val="24"/>
      <w:lang w:val="en-GB" w:eastAsia="ru-RU"/>
    </w:rPr>
  </w:style>
  <w:style w:type="character" w:customStyle="1" w:styleId="PiedepginaCar">
    <w:name w:val="Pie de página Car"/>
    <w:aliases w:val="AGT ESIA Car,ITTFOOTER Car"/>
    <w:basedOn w:val="Fuentedeprrafopredeter"/>
    <w:link w:val="Piedepgina"/>
    <w:uiPriority w:val="99"/>
    <w:rsid w:val="00BE1AA4"/>
    <w:rPr>
      <w:rFonts w:ascii="Arial" w:hAnsi="Arial"/>
      <w:sz w:val="24"/>
      <w:lang w:val="en-GB" w:eastAsia="ru-RU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AA4"/>
    <w:rPr>
      <w:rFonts w:ascii="Tahoma" w:hAnsi="Tahoma" w:cs="Tahoma"/>
      <w:sz w:val="16"/>
      <w:szCs w:val="16"/>
      <w:lang w:val="en-GB" w:eastAsia="ru-RU"/>
    </w:rPr>
  </w:style>
  <w:style w:type="character" w:customStyle="1" w:styleId="Ttulo3Car">
    <w:name w:val="Título 3 Car"/>
    <w:aliases w:val="D&amp;M3 Car,D&amp;M 3 Car,RSKH3 Car,RSKH31 Car,RSKHeading 3 Car,DNV-H3 Car,AETC-H3 Car,Heading 3 AGT ESIA Car,h3 Car,H3 Car,H31 Car,H32 Car,H33 Car,H331 Car,§1.1.1 Car,§1.1.1. Car,L3 Car,ITTHEADER3 Car,- 3rd Order Heading Car,Heading 31 Car,b Car"/>
    <w:basedOn w:val="Fuentedeprrafopredeter"/>
    <w:link w:val="Ttulo3"/>
    <w:rsid w:val="00BE1AA4"/>
    <w:rPr>
      <w:rFonts w:ascii="Arial" w:hAnsi="Arial"/>
      <w:sz w:val="24"/>
      <w:u w:val="single"/>
      <w:lang w:val="en-GB" w:eastAsia="ru-RU"/>
    </w:rPr>
  </w:style>
  <w:style w:type="character" w:customStyle="1" w:styleId="Ttulo4Car">
    <w:name w:val="Título 4 Car"/>
    <w:aliases w:val="D&amp;M4 Car,D&amp;M 4 Car,RSKH4 Car,RSKHeading 4 Car,§1.1.1.1. Car,RSKH41 Car,RSKH42 Car,DNV-H4 Car,Heading 4 URS Car,Map Title Car,H4 Car,RSK-H4 Car,§1.1.1.1 Car,. (A.) Car"/>
    <w:basedOn w:val="Fuentedeprrafopredeter"/>
    <w:link w:val="Ttulo4"/>
    <w:rsid w:val="00BE1AA4"/>
    <w:rPr>
      <w:rFonts w:ascii="Arial" w:hAnsi="Arial"/>
      <w:i/>
      <w:sz w:val="24"/>
      <w:u w:val="single"/>
      <w:lang w:val="en-GB" w:eastAsia="ru-RU"/>
    </w:rPr>
  </w:style>
  <w:style w:type="paragraph" w:styleId="NormalWeb">
    <w:name w:val="Normal (Web)"/>
    <w:basedOn w:val="Normal"/>
    <w:uiPriority w:val="99"/>
    <w:unhideWhenUsed/>
    <w:rsid w:val="00BE1AA4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Ttulo1Car">
    <w:name w:val="Título 1 Car"/>
    <w:aliases w:val="Heating-1 Car,§1. Car,chap Car"/>
    <w:basedOn w:val="Fuentedeprrafopredeter"/>
    <w:link w:val="Ttulo1"/>
    <w:rsid w:val="00E56E3E"/>
    <w:rPr>
      <w:rFonts w:ascii="Trebuchet MS" w:hAnsi="Trebuchet MS"/>
      <w:b/>
      <w:caps/>
      <w:sz w:val="24"/>
      <w:u w:val="single"/>
      <w:lang w:val="en-GB"/>
    </w:rPr>
  </w:style>
  <w:style w:type="character" w:styleId="nfasis">
    <w:name w:val="Emphasis"/>
    <w:basedOn w:val="Fuentedeprrafopredeter"/>
    <w:uiPriority w:val="20"/>
    <w:rsid w:val="00BE1AA4"/>
    <w:rPr>
      <w:b/>
      <w:bCs/>
      <w:i w:val="0"/>
      <w:iCs w:val="0"/>
    </w:rPr>
  </w:style>
  <w:style w:type="character" w:customStyle="1" w:styleId="Ttulo8Car">
    <w:name w:val="Título 8 Car"/>
    <w:basedOn w:val="Fuentedeprrafopredeter"/>
    <w:link w:val="Ttulo8"/>
    <w:rsid w:val="00BE1AA4"/>
    <w:rPr>
      <w:i/>
      <w:iCs/>
      <w:sz w:val="24"/>
      <w:szCs w:val="24"/>
      <w:lang w:val="en-GB" w:eastAsia="ru-RU"/>
    </w:rPr>
  </w:style>
  <w:style w:type="paragraph" w:styleId="Revisin">
    <w:name w:val="Revision"/>
    <w:hidden/>
    <w:uiPriority w:val="99"/>
    <w:semiHidden/>
    <w:rsid w:val="003F188A"/>
    <w:rPr>
      <w:rFonts w:ascii="Arial" w:hAnsi="Arial"/>
      <w:sz w:val="24"/>
      <w:lang w:eastAsia="ru-RU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940F8"/>
    <w:pPr>
      <w:keepLines/>
      <w:numPr>
        <w:numId w:val="0"/>
      </w:numPr>
      <w:tabs>
        <w:tab w:val="clear" w:pos="1418"/>
      </w:tabs>
      <w:spacing w:before="480"/>
      <w:outlineLvl w:val="9"/>
    </w:pPr>
    <w:rPr>
      <w:rFonts w:asciiTheme="majorHAnsi" w:eastAsiaTheme="majorEastAsia" w:hAnsiTheme="majorHAnsi" w:cstheme="majorBidi"/>
      <w:bCs/>
      <w:caps w:val="0"/>
      <w:color w:val="21989E" w:themeColor="accent1" w:themeShade="BF"/>
      <w:sz w:val="28"/>
      <w:szCs w:val="28"/>
      <w:lang w:val="en-US" w:eastAsia="ja-JP"/>
    </w:rPr>
  </w:style>
  <w:style w:type="character" w:customStyle="1" w:styleId="PrrafodelistaCar">
    <w:name w:val="Párrafo de lista Car"/>
    <w:aliases w:val="CAFC Bullets Car"/>
    <w:basedOn w:val="Fuentedeprrafopredeter"/>
    <w:link w:val="Prrafodelista"/>
    <w:uiPriority w:val="34"/>
    <w:rsid w:val="00EE6660"/>
    <w:rPr>
      <w:rFonts w:ascii="Courier New" w:hAnsi="Courier New" w:cs="Courier New"/>
      <w:sz w:val="24"/>
      <w:szCs w:val="24"/>
    </w:rPr>
  </w:style>
  <w:style w:type="paragraph" w:styleId="Lista">
    <w:name w:val="List"/>
    <w:basedOn w:val="Normal"/>
    <w:rsid w:val="00553647"/>
    <w:pPr>
      <w:spacing w:after="120" w:line="300" w:lineRule="auto"/>
    </w:pPr>
    <w:rPr>
      <w:sz w:val="22"/>
      <w:lang w:eastAsia="ja-JP"/>
    </w:rPr>
  </w:style>
  <w:style w:type="paragraph" w:styleId="Listaconvietas3">
    <w:name w:val="List Bullet 3"/>
    <w:basedOn w:val="Normal"/>
    <w:rsid w:val="00553647"/>
    <w:pPr>
      <w:numPr>
        <w:numId w:val="14"/>
      </w:numPr>
      <w:spacing w:line="300" w:lineRule="auto"/>
    </w:pPr>
    <w:rPr>
      <w:sz w:val="22"/>
      <w:lang w:eastAsia="ja-JP"/>
    </w:rPr>
  </w:style>
  <w:style w:type="paragraph" w:styleId="Listaconvietas4">
    <w:name w:val="List Bullet 4"/>
    <w:basedOn w:val="Normal"/>
    <w:rsid w:val="00553647"/>
    <w:pPr>
      <w:numPr>
        <w:numId w:val="15"/>
      </w:numPr>
      <w:tabs>
        <w:tab w:val="clear" w:pos="1209"/>
      </w:tabs>
      <w:spacing w:line="300" w:lineRule="auto"/>
      <w:ind w:left="1843" w:hanging="425"/>
    </w:pPr>
    <w:rPr>
      <w:sz w:val="22"/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53647"/>
    <w:pPr>
      <w:spacing w:line="300" w:lineRule="auto"/>
    </w:pPr>
    <w:rPr>
      <w:b/>
      <w:bCs/>
      <w:lang w:eastAsia="ja-JP"/>
    </w:rPr>
  </w:style>
  <w:style w:type="character" w:customStyle="1" w:styleId="AsuntodelcomentarioCar">
    <w:name w:val="Asunto del comentario Car"/>
    <w:basedOn w:val="TextocomentarioCar"/>
    <w:link w:val="Asuntodelcomentario"/>
    <w:rsid w:val="00553647"/>
    <w:rPr>
      <w:rFonts w:ascii="Trebuchet MS" w:hAnsi="Trebuchet MS"/>
      <w:b/>
      <w:bCs/>
      <w:lang w:val="en-GB" w:eastAsia="ja-JP" w:bidi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553647"/>
    <w:rPr>
      <w:rFonts w:ascii="Arial" w:hAnsi="Arial"/>
      <w:color w:val="FF0000"/>
      <w:sz w:val="24"/>
      <w:lang w:val="en-GB" w:eastAsia="ru-RU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553647"/>
    <w:rPr>
      <w:rFonts w:ascii="Arial" w:hAnsi="Arial"/>
      <w:sz w:val="16"/>
      <w:szCs w:val="16"/>
      <w:lang w:val="en-GB" w:eastAsia="ru-RU"/>
    </w:rPr>
  </w:style>
  <w:style w:type="character" w:customStyle="1" w:styleId="SangradetextonormalCar">
    <w:name w:val="Sangría de texto normal Car"/>
    <w:aliases w:val="Body Text Indent Char Char Char Car,Body Text Indent Char Char Car,Body Text Indent Char1 Car,Body Text Indent Char Car,Body Text Indent Char Char Char Char Car,Heading 4 Text Car"/>
    <w:basedOn w:val="Fuentedeprrafopredeter"/>
    <w:link w:val="Sangradetextonormal"/>
    <w:locked/>
    <w:rsid w:val="00553647"/>
    <w:rPr>
      <w:rFonts w:ascii="Arial" w:hAnsi="Arial"/>
      <w:sz w:val="24"/>
      <w:lang w:val="en-GB" w:eastAsia="ru-RU"/>
    </w:rPr>
  </w:style>
  <w:style w:type="paragraph" w:styleId="Listaconnmeros">
    <w:name w:val="List Number"/>
    <w:basedOn w:val="Normal"/>
    <w:rsid w:val="002F7EEB"/>
    <w:pPr>
      <w:tabs>
        <w:tab w:val="num" w:pos="1418"/>
      </w:tabs>
      <w:ind w:left="1418" w:hanging="397"/>
      <w:contextualSpacing/>
    </w:pPr>
  </w:style>
  <w:style w:type="paragraph" w:customStyle="1" w:styleId="Head1">
    <w:name w:val="Head1"/>
    <w:basedOn w:val="Normal"/>
    <w:next w:val="BodyMargin"/>
    <w:link w:val="Head1Char"/>
    <w:qFormat/>
    <w:rsid w:val="005B5D21"/>
    <w:pPr>
      <w:numPr>
        <w:numId w:val="19"/>
      </w:numPr>
      <w:tabs>
        <w:tab w:val="clear" w:pos="2138"/>
      </w:tabs>
      <w:spacing w:after="240"/>
      <w:ind w:left="720"/>
      <w:outlineLvl w:val="0"/>
    </w:pPr>
    <w:rPr>
      <w:rFonts w:ascii="Arial Bold" w:hAnsi="Arial Bold" w:cs="Arial"/>
      <w:b/>
      <w:bCs/>
      <w:caps/>
      <w:color w:val="000000" w:themeColor="text1"/>
      <w:sz w:val="28"/>
      <w:szCs w:val="22"/>
    </w:rPr>
  </w:style>
  <w:style w:type="character" w:customStyle="1" w:styleId="Head1Char">
    <w:name w:val="Head1 Char"/>
    <w:basedOn w:val="Fuentedeprrafopredeter"/>
    <w:link w:val="Head1"/>
    <w:rsid w:val="005B5D21"/>
    <w:rPr>
      <w:rFonts w:ascii="Arial Bold" w:hAnsi="Arial Bold" w:cs="Arial"/>
      <w:b/>
      <w:bCs/>
      <w:caps/>
      <w:color w:val="000000" w:themeColor="text1"/>
      <w:sz w:val="28"/>
      <w:szCs w:val="22"/>
      <w:lang w:eastAsia="en-US"/>
    </w:rPr>
  </w:style>
  <w:style w:type="paragraph" w:customStyle="1" w:styleId="BodyMargin">
    <w:name w:val="Body (Margin)"/>
    <w:basedOn w:val="Normal"/>
    <w:link w:val="BodyMarginChar"/>
    <w:qFormat/>
    <w:rsid w:val="00FE135C"/>
    <w:pPr>
      <w:spacing w:line="288" w:lineRule="auto"/>
      <w:ind w:left="709" w:right="120"/>
    </w:pPr>
    <w:rPr>
      <w:rFonts w:cs="Arial"/>
      <w:sz w:val="22"/>
      <w:szCs w:val="22"/>
    </w:rPr>
  </w:style>
  <w:style w:type="paragraph" w:customStyle="1" w:styleId="Head2">
    <w:name w:val="Head2"/>
    <w:basedOn w:val="Head1"/>
    <w:link w:val="Head2Char"/>
    <w:qFormat/>
    <w:rsid w:val="00E94271"/>
    <w:pPr>
      <w:numPr>
        <w:ilvl w:val="1"/>
      </w:numPr>
      <w:tabs>
        <w:tab w:val="clear" w:pos="1974"/>
      </w:tabs>
      <w:ind w:left="709" w:hanging="709"/>
      <w:outlineLvl w:val="1"/>
    </w:pPr>
    <w:rPr>
      <w:caps w:val="0"/>
      <w:sz w:val="24"/>
    </w:rPr>
  </w:style>
  <w:style w:type="character" w:customStyle="1" w:styleId="BodyMarginChar">
    <w:name w:val="Body (Margin) Char"/>
    <w:basedOn w:val="Fuentedeprrafopredeter"/>
    <w:link w:val="BodyMargin"/>
    <w:rsid w:val="00FE135C"/>
    <w:rPr>
      <w:rFonts w:ascii="Arial" w:hAnsi="Arial" w:cs="Arial"/>
      <w:sz w:val="22"/>
      <w:szCs w:val="22"/>
      <w:lang w:eastAsia="en-US"/>
    </w:rPr>
  </w:style>
  <w:style w:type="paragraph" w:customStyle="1" w:styleId="Head3">
    <w:name w:val="Head3"/>
    <w:basedOn w:val="Head2"/>
    <w:link w:val="Head3Char"/>
    <w:qFormat/>
    <w:rsid w:val="00E94271"/>
    <w:pPr>
      <w:numPr>
        <w:ilvl w:val="2"/>
      </w:numPr>
      <w:tabs>
        <w:tab w:val="clear" w:pos="2340"/>
      </w:tabs>
      <w:ind w:left="709" w:hanging="709"/>
      <w:outlineLvl w:val="2"/>
    </w:pPr>
  </w:style>
  <w:style w:type="character" w:customStyle="1" w:styleId="Head2Char">
    <w:name w:val="Head2 Char"/>
    <w:basedOn w:val="Head1Char"/>
    <w:link w:val="Head2"/>
    <w:rsid w:val="00E94271"/>
    <w:rPr>
      <w:rFonts w:ascii="Arial" w:hAnsi="Arial" w:cs="Arial"/>
      <w:b/>
      <w:bCs/>
      <w:caps w:val="0"/>
      <w:color w:val="000000" w:themeColor="text1"/>
      <w:sz w:val="24"/>
      <w:szCs w:val="22"/>
      <w:lang w:eastAsia="en-US"/>
    </w:rPr>
  </w:style>
  <w:style w:type="paragraph" w:customStyle="1" w:styleId="Bulletlist">
    <w:name w:val="Bullet list"/>
    <w:basedOn w:val="Normal"/>
    <w:link w:val="BulletlistChar"/>
    <w:qFormat/>
    <w:rsid w:val="001121B9"/>
    <w:pPr>
      <w:numPr>
        <w:numId w:val="20"/>
      </w:numPr>
      <w:spacing w:after="120" w:line="288" w:lineRule="auto"/>
      <w:ind w:right="120"/>
    </w:pPr>
    <w:rPr>
      <w:sz w:val="22"/>
      <w:szCs w:val="22"/>
    </w:rPr>
  </w:style>
  <w:style w:type="character" w:customStyle="1" w:styleId="Head3Char">
    <w:name w:val="Head3 Char"/>
    <w:basedOn w:val="Head2Char"/>
    <w:link w:val="Head3"/>
    <w:rsid w:val="00E94271"/>
    <w:rPr>
      <w:rFonts w:ascii="Arial" w:hAnsi="Arial" w:cs="Arial"/>
      <w:b/>
      <w:bCs/>
      <w:caps w:val="0"/>
      <w:color w:val="000000" w:themeColor="text1"/>
      <w:sz w:val="24"/>
      <w:szCs w:val="22"/>
      <w:lang w:eastAsia="en-US"/>
    </w:rPr>
  </w:style>
  <w:style w:type="paragraph" w:customStyle="1" w:styleId="tableref">
    <w:name w:val="table ref"/>
    <w:basedOn w:val="BodyMargin"/>
    <w:link w:val="tablerefChar"/>
    <w:rsid w:val="001121B9"/>
    <w:rPr>
      <w:b/>
      <w:color w:val="6CADDF"/>
      <w:sz w:val="18"/>
    </w:rPr>
  </w:style>
  <w:style w:type="character" w:customStyle="1" w:styleId="BulletlistChar">
    <w:name w:val="Bullet list Char"/>
    <w:basedOn w:val="Fuentedeprrafopredeter"/>
    <w:link w:val="Bulletlist"/>
    <w:rsid w:val="001121B9"/>
    <w:rPr>
      <w:rFonts w:ascii="Arial" w:hAnsi="Arial"/>
      <w:sz w:val="22"/>
      <w:szCs w:val="22"/>
      <w:lang w:eastAsia="en-US"/>
    </w:rPr>
  </w:style>
  <w:style w:type="character" w:customStyle="1" w:styleId="tablerefChar">
    <w:name w:val="table ref Char"/>
    <w:basedOn w:val="BodyMarginChar"/>
    <w:link w:val="tableref"/>
    <w:rsid w:val="001121B9"/>
    <w:rPr>
      <w:rFonts w:ascii="Arial" w:hAnsi="Arial" w:cs="Arial"/>
      <w:b/>
      <w:color w:val="6CADDF"/>
      <w:sz w:val="18"/>
      <w:szCs w:val="22"/>
      <w:lang w:eastAsia="en-US"/>
    </w:rPr>
  </w:style>
  <w:style w:type="paragraph" w:customStyle="1" w:styleId="letterlist">
    <w:name w:val="letter list"/>
    <w:basedOn w:val="tableref"/>
    <w:link w:val="letterlistChar"/>
    <w:rsid w:val="00AD013E"/>
    <w:pPr>
      <w:numPr>
        <w:numId w:val="22"/>
      </w:numPr>
    </w:pPr>
  </w:style>
  <w:style w:type="paragraph" w:customStyle="1" w:styleId="Head4">
    <w:name w:val="Head4"/>
    <w:basedOn w:val="Head3"/>
    <w:link w:val="Head4Char"/>
    <w:qFormat/>
    <w:rsid w:val="00477367"/>
    <w:pPr>
      <w:numPr>
        <w:ilvl w:val="3"/>
      </w:numPr>
      <w:tabs>
        <w:tab w:val="clear" w:pos="1222"/>
      </w:tabs>
      <w:ind w:left="709" w:hanging="709"/>
      <w:outlineLvl w:val="3"/>
    </w:pPr>
  </w:style>
  <w:style w:type="character" w:customStyle="1" w:styleId="letterlistChar">
    <w:name w:val="letter list Char"/>
    <w:basedOn w:val="tablerefChar"/>
    <w:link w:val="letterlist"/>
    <w:rsid w:val="00AD013E"/>
    <w:rPr>
      <w:rFonts w:ascii="Trebuchet MS" w:hAnsi="Trebuchet MS" w:cs="Arial"/>
      <w:b/>
      <w:color w:val="6CADDF"/>
      <w:sz w:val="22"/>
      <w:szCs w:val="22"/>
      <w:u w:val="single"/>
      <w:lang w:val="en-GB" w:eastAsia="en-US"/>
    </w:rPr>
  </w:style>
  <w:style w:type="character" w:customStyle="1" w:styleId="Head4Char">
    <w:name w:val="Head4 Char"/>
    <w:basedOn w:val="Head3Char"/>
    <w:link w:val="Head4"/>
    <w:rsid w:val="00477367"/>
    <w:rPr>
      <w:rFonts w:ascii="Trebuchet MS" w:hAnsi="Trebuchet MS" w:cs="Arial"/>
      <w:b/>
      <w:bCs/>
      <w:caps w:val="0"/>
      <w:color w:val="000000" w:themeColor="text1"/>
      <w:sz w:val="22"/>
      <w:szCs w:val="22"/>
      <w:u w:val="single"/>
      <w:lang w:val="en-GB" w:eastAsia="en-US"/>
    </w:rPr>
  </w:style>
  <w:style w:type="paragraph" w:customStyle="1" w:styleId="StandardHead1">
    <w:name w:val="Standard Head1"/>
    <w:basedOn w:val="Normal"/>
    <w:link w:val="StandardHead1Char"/>
    <w:qFormat/>
    <w:rsid w:val="00E94271"/>
    <w:pPr>
      <w:ind w:right="432"/>
    </w:pPr>
    <w:rPr>
      <w:rFonts w:cs="Arial"/>
      <w:b/>
      <w:color w:val="000000" w:themeColor="text1"/>
      <w:sz w:val="28"/>
      <w:szCs w:val="24"/>
    </w:rPr>
  </w:style>
  <w:style w:type="paragraph" w:customStyle="1" w:styleId="Body">
    <w:name w:val="Body"/>
    <w:basedOn w:val="Normal"/>
    <w:link w:val="BodyChar"/>
    <w:qFormat/>
    <w:rsid w:val="00A0275E"/>
    <w:pPr>
      <w:suppressAutoHyphens/>
      <w:textAlignment w:val="center"/>
    </w:pPr>
    <w:rPr>
      <w:rFonts w:cs="Arial"/>
      <w:color w:val="000000" w:themeColor="text1" w:themeShade="BF"/>
      <w:sz w:val="22"/>
      <w:szCs w:val="22"/>
      <w:lang w:val="en-US"/>
    </w:rPr>
  </w:style>
  <w:style w:type="character" w:customStyle="1" w:styleId="StandardHead1Char">
    <w:name w:val="Standard Head1 Char"/>
    <w:basedOn w:val="Fuentedeprrafopredeter"/>
    <w:link w:val="StandardHead1"/>
    <w:rsid w:val="00E94271"/>
    <w:rPr>
      <w:rFonts w:ascii="Arial" w:hAnsi="Arial" w:cs="Arial"/>
      <w:b/>
      <w:color w:val="000000" w:themeColor="text1"/>
      <w:sz w:val="28"/>
      <w:szCs w:val="24"/>
      <w:lang w:eastAsia="ru-RU"/>
    </w:rPr>
  </w:style>
  <w:style w:type="character" w:customStyle="1" w:styleId="BodyChar">
    <w:name w:val="Body Char"/>
    <w:basedOn w:val="Fuentedeprrafopredeter"/>
    <w:link w:val="Body"/>
    <w:rsid w:val="00A0275E"/>
    <w:rPr>
      <w:rFonts w:ascii="Arial" w:eastAsiaTheme="minorHAnsi" w:hAnsi="Arial" w:cs="Arial"/>
      <w:color w:val="000000" w:themeColor="text1" w:themeShade="BF"/>
      <w:sz w:val="22"/>
      <w:szCs w:val="22"/>
      <w:lang w:val="en-US" w:eastAsia="en-US"/>
    </w:rPr>
  </w:style>
  <w:style w:type="paragraph" w:customStyle="1" w:styleId="FigureRef">
    <w:name w:val="Figure Ref"/>
    <w:basedOn w:val="tableref"/>
    <w:link w:val="FigureRefChar"/>
    <w:qFormat/>
    <w:rsid w:val="00050A6A"/>
    <w:pPr>
      <w:ind w:left="0"/>
    </w:pPr>
    <w:rPr>
      <w:color w:val="000000" w:themeColor="text1"/>
    </w:rPr>
  </w:style>
  <w:style w:type="paragraph" w:customStyle="1" w:styleId="TableRef0">
    <w:name w:val="Table Ref"/>
    <w:basedOn w:val="tableref"/>
    <w:link w:val="TableRefChar0"/>
    <w:qFormat/>
    <w:rsid w:val="00050A6A"/>
    <w:pPr>
      <w:ind w:left="0"/>
    </w:pPr>
    <w:rPr>
      <w:color w:val="000000" w:themeColor="text1"/>
    </w:rPr>
  </w:style>
  <w:style w:type="character" w:customStyle="1" w:styleId="FigureRefChar">
    <w:name w:val="Figure Ref Char"/>
    <w:basedOn w:val="tablerefChar"/>
    <w:link w:val="FigureRef"/>
    <w:rsid w:val="00050A6A"/>
    <w:rPr>
      <w:rFonts w:ascii="Arial" w:hAnsi="Arial" w:cs="Arial"/>
      <w:b/>
      <w:color w:val="000000" w:themeColor="text1"/>
      <w:sz w:val="18"/>
      <w:szCs w:val="22"/>
      <w:lang w:eastAsia="en-US"/>
    </w:rPr>
  </w:style>
  <w:style w:type="character" w:customStyle="1" w:styleId="TableRefChar0">
    <w:name w:val="Table Ref Char"/>
    <w:basedOn w:val="tablerefChar"/>
    <w:link w:val="TableRef0"/>
    <w:rsid w:val="00050A6A"/>
    <w:rPr>
      <w:rFonts w:ascii="Arial" w:hAnsi="Arial" w:cs="Arial"/>
      <w:b/>
      <w:color w:val="000000" w:themeColor="text1"/>
      <w:sz w:val="18"/>
      <w:szCs w:val="22"/>
      <w:lang w:eastAsia="en-US"/>
    </w:rPr>
  </w:style>
  <w:style w:type="paragraph" w:customStyle="1" w:styleId="Table">
    <w:name w:val="Table"/>
    <w:basedOn w:val="Body"/>
    <w:link w:val="TableChar"/>
    <w:qFormat/>
    <w:rsid w:val="00EA2685"/>
  </w:style>
  <w:style w:type="character" w:customStyle="1" w:styleId="TableChar">
    <w:name w:val="Table Char"/>
    <w:basedOn w:val="BodyChar"/>
    <w:link w:val="Table"/>
    <w:rsid w:val="00EA2685"/>
    <w:rPr>
      <w:rFonts w:ascii="Arial" w:eastAsiaTheme="minorHAnsi" w:hAnsi="Arial" w:cs="Arial"/>
      <w:color w:val="000000" w:themeColor="text1" w:themeShade="BF"/>
      <w:sz w:val="22"/>
      <w:szCs w:val="22"/>
      <w:lang w:val="en-US" w:eastAsia="en-US"/>
    </w:rPr>
  </w:style>
  <w:style w:type="paragraph" w:customStyle="1" w:styleId="CustomerQuestion">
    <w:name w:val="Customer Question"/>
    <w:basedOn w:val="BodyMargin"/>
    <w:next w:val="BodyMargin"/>
    <w:link w:val="CustomerQuestionChar"/>
    <w:qFormat/>
    <w:rsid w:val="00701F97"/>
    <w:rPr>
      <w:b/>
      <w:i/>
    </w:rPr>
  </w:style>
  <w:style w:type="character" w:customStyle="1" w:styleId="CustomerQuestionChar">
    <w:name w:val="Customer Question Char"/>
    <w:basedOn w:val="BodyMarginChar"/>
    <w:link w:val="CustomerQuestion"/>
    <w:rsid w:val="00701F97"/>
    <w:rPr>
      <w:rFonts w:ascii="Arial" w:hAnsi="Arial" w:cs="Arial"/>
      <w:b/>
      <w:i/>
      <w:sz w:val="22"/>
      <w:szCs w:val="22"/>
      <w:lang w:eastAsia="en-US"/>
    </w:rPr>
  </w:style>
  <w:style w:type="table" w:styleId="Listavistosa-nfasis6">
    <w:name w:val="Colorful List Accent 6"/>
    <w:basedOn w:val="Tablanormal"/>
    <w:uiPriority w:val="72"/>
    <w:rsid w:val="009C1F93"/>
    <w:rPr>
      <w:color w:val="000000" w:themeColor="text1"/>
    </w:rPr>
    <w:tblPr>
      <w:tblStyleRowBandSize w:val="1"/>
      <w:tblStyleColBandSize w:val="1"/>
    </w:tblPr>
    <w:tcPr>
      <w:shd w:val="clear" w:color="auto" w:fill="F9E7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04F0C" w:themeFill="accent5" w:themeFillShade="CC"/>
      </w:tcPr>
    </w:tblStylePr>
    <w:tblStylePr w:type="lastRow">
      <w:rPr>
        <w:b/>
        <w:bCs/>
        <w:color w:val="D04F0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C3C5" w:themeFill="accent6" w:themeFillTint="3F"/>
      </w:tcPr>
    </w:tblStylePr>
    <w:tblStylePr w:type="band1Horz">
      <w:tblPr/>
      <w:tcPr>
        <w:shd w:val="clear" w:color="auto" w:fill="F4CE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9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2141">
          <w:marLeft w:val="61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6974">
          <w:marLeft w:val="288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3885">
          <w:marLeft w:val="288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38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45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62791">
          <w:marLeft w:val="61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8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3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6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.tufano\Documents\Servicio%20-%20Desktop\Custom%20Office%20Templates\2_Bid_Template_Cover_Contents_OPTION1.dotm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A89968"/>
      </a:dk2>
      <a:lt2>
        <a:srgbClr val="F1E6B2"/>
      </a:lt2>
      <a:accent1>
        <a:srgbClr val="2DCCD3"/>
      </a:accent1>
      <a:accent2>
        <a:srgbClr val="00629B"/>
      </a:accent2>
      <a:accent3>
        <a:srgbClr val="98CA3C"/>
      </a:accent3>
      <a:accent4>
        <a:srgbClr val="00B050"/>
      </a:accent4>
      <a:accent5>
        <a:srgbClr val="F26A22"/>
      </a:accent5>
      <a:accent6>
        <a:srgbClr val="AF272F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9144596A0434E8D9F3CC27E97E521" ma:contentTypeVersion="4" ma:contentTypeDescription="Create a new document." ma:contentTypeScope="" ma:versionID="53ec6de6d9f6287faba237e90e91bfc5">
  <xsd:schema xmlns:xsd="http://www.w3.org/2001/XMLSchema" xmlns:xs="http://www.w3.org/2001/XMLSchema" xmlns:p="http://schemas.microsoft.com/office/2006/metadata/properties" xmlns:ns2="d058e2da-d396-4f1d-a68d-83ac3ec58885" xmlns:ns3="995a3712-3fc1-4de0-a32a-e883cd88482d" targetNamespace="http://schemas.microsoft.com/office/2006/metadata/properties" ma:root="true" ma:fieldsID="b1050985e33b851ad104be8751a84477" ns2:_="" ns3:_="">
    <xsd:import namespace="d058e2da-d396-4f1d-a68d-83ac3ec58885"/>
    <xsd:import namespace="995a3712-3fc1-4de0-a32a-e883cd8848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epartamento" minOccurs="0"/>
                <xsd:element ref="ns3:Proyec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8e2da-d396-4f1d-a68d-83ac3ec588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3712-3fc1-4de0-a32a-e883cd88482d" elementFormDefault="qualified">
    <xsd:import namespace="http://schemas.microsoft.com/office/2006/documentManagement/types"/>
    <xsd:import namespace="http://schemas.microsoft.com/office/infopath/2007/PartnerControls"/>
    <xsd:element name="Departamento" ma:index="11" nillable="true" ma:displayName="Departamento" ma:description="Selecciona el departemento al cual pertenece" ma:format="Dropdown" ma:internalName="Departamento">
      <xsd:simpleType>
        <xsd:restriction base="dms:Choice">
          <xsd:enumeration value="Dirección Petrofac"/>
          <xsd:enumeration value="Dirección de Operaciones"/>
          <xsd:enumeration value="Dirección de Servicios al Negocio"/>
          <xsd:enumeration value="Salud, Seguridad y Ambiente"/>
          <xsd:enumeration value="Seguridad Fisica y Patrimonial"/>
          <xsd:enumeration value="Produccion Santuario"/>
          <xsd:enumeration value="Produccion Magallanes"/>
          <xsd:enumeration value="Subsuelo"/>
          <xsd:enumeration value="Operacion de Pozos"/>
          <xsd:enumeration value="Ingenieria"/>
          <xsd:enumeration value="Integracion de Produccion"/>
          <xsd:enumeration value="Ingenieria de Producción"/>
          <xsd:enumeration value="Mejora de la Producción"/>
          <xsd:enumeration value="Administración"/>
          <xsd:enumeration value="Finanzas"/>
          <xsd:enumeration value="Asuntos Externos"/>
          <xsd:enumeration value="Sistemas de Negocio &amp; TI"/>
          <xsd:enumeration value="Cadena de Sumintros"/>
          <xsd:enumeration value="Recursos Humanos"/>
        </xsd:restriction>
      </xsd:simpleType>
    </xsd:element>
    <xsd:element name="Proyecto" ma:index="12" nillable="true" ma:displayName="Proyecto" ma:description="Proyecto al que pertenece el documento" ma:format="Dropdown" ma:internalName="Proyecto">
      <xsd:simpleType>
        <xsd:restriction base="dms:Choice">
          <xsd:enumeration value="Administración"/>
          <xsd:enumeration value="Magallanes"/>
          <xsd:enumeration value="Santuario"/>
          <xsd:enumeration value="Panuco"/>
          <xsd:enumeration value="Arenque"/>
          <xsd:enumeration value="Lakach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058e2da-d396-4f1d-a68d-83ac3ec58885">PETROFAC-277-13721</_dlc_DocId>
    <_dlc_DocIdUrl xmlns="d058e2da-d396-4f1d-a68d-83ac3ec58885">
      <Url>http://petrofacmexico/serviciosalnegocio/CadenaSuministro/_layouts/DocIdRedir.aspx?ID=PETROFAC-277-13721</Url>
      <Description>PETROFAC-277-13721</Description>
    </_dlc_DocIdUrl>
    <Proyecto xmlns="995a3712-3fc1-4de0-a32a-e883cd88482d" xsi:nil="true"/>
    <Departamento xmlns="995a3712-3fc1-4de0-a32a-e883cd88482d" xsi:nil="true"/>
  </documentManagement>
</p:properties>
</file>

<file path=customXml/itemProps1.xml><?xml version="1.0" encoding="utf-8"?>
<ds:datastoreItem xmlns:ds="http://schemas.openxmlformats.org/officeDocument/2006/customXml" ds:itemID="{C5570FC1-BCD6-45E8-8371-A8F24C314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8e2da-d396-4f1d-a68d-83ac3ec58885"/>
    <ds:schemaRef ds:uri="995a3712-3fc1-4de0-a32a-e883cd8848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9B83C1-680B-4486-BF90-4716917465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E62F80-D7E5-47A1-907E-199C202EE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D5769-04D9-42DD-97D4-255291C479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66BD64-3249-4204-B4CA-492E6A5232A2}">
  <ds:schemaRefs>
    <ds:schemaRef ds:uri="http://schemas.microsoft.com/office/2006/metadata/properties"/>
    <ds:schemaRef ds:uri="http://schemas.microsoft.com/office/infopath/2007/PartnerControls"/>
    <ds:schemaRef ds:uri="d058e2da-d396-4f1d-a68d-83ac3ec58885"/>
    <ds:schemaRef ds:uri="995a3712-3fc1-4de0-a32a-e883cd8848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2_Bid_Template_Cover_Contents_OPTION1.dotm</Template>
  <TotalTime>21</TotalTime>
  <Pages>2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Petrofac International Ltd</Company>
  <LinksUpToDate>false</LinksUpToDate>
  <CharactersWithSpaces>417</CharactersWithSpaces>
  <SharedDoc>false</SharedDoc>
  <HLinks>
    <vt:vector size="366" baseType="variant">
      <vt:variant>
        <vt:i4>1703995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_Toc261799158</vt:lpwstr>
      </vt:variant>
      <vt:variant>
        <vt:i4>1245239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_Toc272165179</vt:lpwstr>
      </vt:variant>
      <vt:variant>
        <vt:i4>1245239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_Toc272165178</vt:lpwstr>
      </vt:variant>
      <vt:variant>
        <vt:i4>1245239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_Toc272165177</vt:lpwstr>
      </vt:variant>
      <vt:variant>
        <vt:i4>1245239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_Toc272165176</vt:lpwstr>
      </vt:variant>
      <vt:variant>
        <vt:i4>1245239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_Toc272165175</vt:lpwstr>
      </vt:variant>
      <vt:variant>
        <vt:i4>1245239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_Toc272165174</vt:lpwstr>
      </vt:variant>
      <vt:variant>
        <vt:i4>1245239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_Toc272165173</vt:lpwstr>
      </vt:variant>
      <vt:variant>
        <vt:i4>1245239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_Toc272165172</vt:lpwstr>
      </vt:variant>
      <vt:variant>
        <vt:i4>1245239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_Toc272165171</vt:lpwstr>
      </vt:variant>
      <vt:variant>
        <vt:i4>1245239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_Toc272165170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_Toc272165169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_Toc272165168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_Toc272165167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_Toc272165166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_Toc272165165</vt:lpwstr>
      </vt:variant>
      <vt:variant>
        <vt:i4>1179703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_Toc272165164</vt:lpwstr>
      </vt:variant>
      <vt:variant>
        <vt:i4>1179703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_Toc272165163</vt:lpwstr>
      </vt:variant>
      <vt:variant>
        <vt:i4>1179703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_Toc272165162</vt:lpwstr>
      </vt:variant>
      <vt:variant>
        <vt:i4>1179703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_Toc272165161</vt:lpwstr>
      </vt:variant>
      <vt:variant>
        <vt:i4>1179703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_Toc272165160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_Toc272165159</vt:lpwstr>
      </vt:variant>
      <vt:variant>
        <vt:i4>1114167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_Toc272165158</vt:lpwstr>
      </vt:variant>
      <vt:variant>
        <vt:i4>1114167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_Toc272165157</vt:lpwstr>
      </vt:variant>
      <vt:variant>
        <vt:i4>1114167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_Toc272165156</vt:lpwstr>
      </vt:variant>
      <vt:variant>
        <vt:i4>1114167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_Toc272165155</vt:lpwstr>
      </vt:variant>
      <vt:variant>
        <vt:i4>1114167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_Toc272165154</vt:lpwstr>
      </vt:variant>
      <vt:variant>
        <vt:i4>1114167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_Toc272165153</vt:lpwstr>
      </vt:variant>
      <vt:variant>
        <vt:i4>1114167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_Toc272165152</vt:lpwstr>
      </vt:variant>
      <vt:variant>
        <vt:i4>1114167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_Toc272165151</vt:lpwstr>
      </vt:variant>
      <vt:variant>
        <vt:i4>1114167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_Toc272165150</vt:lpwstr>
      </vt:variant>
      <vt:variant>
        <vt:i4>1048631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_Toc272165149</vt:lpwstr>
      </vt:variant>
      <vt:variant>
        <vt:i4>1048631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_Toc272165148</vt:lpwstr>
      </vt:variant>
      <vt:variant>
        <vt:i4>1048631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_Toc272165147</vt:lpwstr>
      </vt:variant>
      <vt:variant>
        <vt:i4>1048631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_Toc272165146</vt:lpwstr>
      </vt:variant>
      <vt:variant>
        <vt:i4>1048631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_Toc272165145</vt:lpwstr>
      </vt:variant>
      <vt:variant>
        <vt:i4>1048631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_Toc272165144</vt:lpwstr>
      </vt:variant>
      <vt:variant>
        <vt:i4>1048631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_Toc272165143</vt:lpwstr>
      </vt:variant>
      <vt:variant>
        <vt:i4>1048631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_Toc272165142</vt:lpwstr>
      </vt:variant>
      <vt:variant>
        <vt:i4>1048631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_Toc272165141</vt:lpwstr>
      </vt:variant>
      <vt:variant>
        <vt:i4>1048631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_Toc272165140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_Toc272165139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_Toc272165138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_Toc272165137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_Toc272165136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_Toc272165135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_Toc272165134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_Toc272165133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_Toc272165132</vt:lpwstr>
      </vt:variant>
      <vt:variant>
        <vt:i4>1507383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_Toc272165131</vt:lpwstr>
      </vt:variant>
      <vt:variant>
        <vt:i4>1507383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_Toc272165130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_Toc272165129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_Toc272165128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_Toc272165127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_Toc272165126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_Toc272165125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_Toc272165124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_Toc272165123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_Toc272165122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_Toc272165121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_Toc272165120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Tufano, Maria</dc:creator>
  <cp:lastModifiedBy>QUINTAL Manuel</cp:lastModifiedBy>
  <cp:revision>15</cp:revision>
  <cp:lastPrinted>2016-02-01T12:10:00Z</cp:lastPrinted>
  <dcterms:created xsi:type="dcterms:W3CDTF">2017-08-02T21:49:00Z</dcterms:created>
  <dcterms:modified xsi:type="dcterms:W3CDTF">2026-03-31T21:23:00Z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45e4e170-ad56-4b95-8c8c-7f09fb54d526</vt:lpwstr>
  </property>
  <property fmtid="{D5CDD505-2E9C-101B-9397-08002B2CF9AE}" pid="4" name="ContentTypeId">
    <vt:lpwstr>0x0101000629144596A0434E8D9F3CC27E97E521</vt:lpwstr>
  </property>
</Properties>
</file>